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D49" w:rsidRPr="001E1D1F" w:rsidRDefault="00313D49" w:rsidP="00313D49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>
        <w:rPr>
          <w:rFonts w:eastAsia="Times New Roman" w:cs="Arial"/>
          <w:b/>
          <w:sz w:val="24"/>
          <w:szCs w:val="20"/>
          <w:lang w:eastAsia="ar-SA"/>
        </w:rPr>
        <w:t>3GPP TSG-SA WG1 Meeting #73</w:t>
      </w:r>
      <w:r w:rsidRPr="001E1D1F">
        <w:rPr>
          <w:rFonts w:eastAsia="Times New Roman" w:cs="Arial"/>
          <w:b/>
          <w:sz w:val="24"/>
          <w:szCs w:val="20"/>
          <w:lang w:eastAsia="ar-SA"/>
        </w:rPr>
        <w:tab/>
        <w:t>S1-1</w:t>
      </w:r>
      <w:r>
        <w:rPr>
          <w:rFonts w:eastAsia="Times New Roman" w:cs="Arial"/>
          <w:b/>
          <w:sz w:val="24"/>
          <w:szCs w:val="20"/>
          <w:lang w:eastAsia="ar-SA"/>
        </w:rPr>
        <w:t>6</w:t>
      </w:r>
      <w:r w:rsidR="0065702C">
        <w:rPr>
          <w:rFonts w:eastAsia="Times New Roman" w:cs="Arial"/>
          <w:b/>
          <w:sz w:val="24"/>
          <w:szCs w:val="20"/>
          <w:lang w:eastAsia="ar-SA"/>
        </w:rPr>
        <w:t>027</w:t>
      </w:r>
      <w:r w:rsidR="006D6BCC">
        <w:rPr>
          <w:rFonts w:eastAsia="Times New Roman" w:cs="Arial"/>
          <w:b/>
          <w:sz w:val="24"/>
          <w:szCs w:val="20"/>
          <w:lang w:eastAsia="ar-SA"/>
        </w:rPr>
        <w:t>5</w:t>
      </w:r>
    </w:p>
    <w:p w:rsidR="00313D49" w:rsidRDefault="00313D49" w:rsidP="00313D49">
      <w:pPr>
        <w:tabs>
          <w:tab w:val="left" w:pos="12333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 w:rsidRPr="00E77688">
        <w:rPr>
          <w:rFonts w:eastAsia="Times New Roman" w:cs="Arial"/>
          <w:b/>
          <w:sz w:val="24"/>
          <w:szCs w:val="20"/>
          <w:lang w:eastAsia="ar-SA"/>
        </w:rPr>
        <w:t>Okinawa, Japan, 1-5 February 2016</w:t>
      </w:r>
      <w:r>
        <w:rPr>
          <w:rFonts w:eastAsia="Times New Roman" w:cs="Arial"/>
          <w:b/>
          <w:sz w:val="24"/>
          <w:szCs w:val="20"/>
          <w:lang w:eastAsia="ar-SA"/>
        </w:rPr>
        <w:tab/>
      </w:r>
      <w:r>
        <w:rPr>
          <w:rFonts w:cs="Arial"/>
          <w:b/>
          <w:i/>
          <w:color w:val="0070C0"/>
          <w:sz w:val="20"/>
          <w:szCs w:val="20"/>
        </w:rPr>
        <w:t>(revision of S1-16xxxx)</w:t>
      </w:r>
    </w:p>
    <w:p w:rsidR="00313D49" w:rsidRPr="001E1D1F" w:rsidRDefault="00313D49" w:rsidP="00313D49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Times New Roman" w:cs="Arial"/>
          <w:b/>
          <w:sz w:val="24"/>
          <w:szCs w:val="20"/>
        </w:rPr>
      </w:pPr>
    </w:p>
    <w:p w:rsidR="00313D49" w:rsidRPr="001E1D1F" w:rsidRDefault="00313D49" w:rsidP="00313D49">
      <w:pPr>
        <w:tabs>
          <w:tab w:val="right" w:pos="9214"/>
        </w:tabs>
        <w:spacing w:after="0" w:line="240" w:lineRule="auto"/>
        <w:rPr>
          <w:rFonts w:eastAsia="Times New Roman"/>
          <w:b/>
          <w:sz w:val="24"/>
          <w:szCs w:val="20"/>
        </w:rPr>
      </w:pPr>
    </w:p>
    <w:p w:rsidR="00313D49" w:rsidRPr="0065702C" w:rsidRDefault="00313D49" w:rsidP="00313D49">
      <w:pPr>
        <w:spacing w:after="120" w:line="240" w:lineRule="auto"/>
        <w:ind w:left="1985" w:hanging="1985"/>
        <w:rPr>
          <w:rFonts w:eastAsia="Times New Roman"/>
          <w:b/>
          <w:sz w:val="24"/>
          <w:szCs w:val="24"/>
        </w:rPr>
      </w:pPr>
      <w:r w:rsidRPr="0065702C">
        <w:rPr>
          <w:rFonts w:eastAsia="Times New Roman"/>
          <w:b/>
          <w:sz w:val="24"/>
          <w:szCs w:val="24"/>
        </w:rPr>
        <w:t>Title:</w:t>
      </w:r>
      <w:r w:rsidRPr="0065702C">
        <w:rPr>
          <w:rFonts w:eastAsia="Times New Roman"/>
          <w:b/>
          <w:sz w:val="24"/>
          <w:szCs w:val="24"/>
        </w:rPr>
        <w:tab/>
      </w:r>
      <w:bookmarkStart w:id="0" w:name="Title"/>
      <w:bookmarkEnd w:id="0"/>
      <w:r w:rsidRPr="0065702C">
        <w:rPr>
          <w:rFonts w:eastAsia="Times New Roman"/>
          <w:b/>
          <w:sz w:val="24"/>
          <w:szCs w:val="24"/>
        </w:rPr>
        <w:t xml:space="preserve">Agenda for the </w:t>
      </w:r>
      <w:r w:rsidR="0069594A" w:rsidRPr="0069594A">
        <w:rPr>
          <w:rFonts w:eastAsia="Times New Roman"/>
          <w:b/>
          <w:sz w:val="24"/>
          <w:szCs w:val="24"/>
        </w:rPr>
        <w:t xml:space="preserve">Mission Critical </w:t>
      </w:r>
      <w:r w:rsidRPr="0065702C">
        <w:rPr>
          <w:rFonts w:eastAsia="Times New Roman"/>
          <w:b/>
          <w:sz w:val="24"/>
          <w:szCs w:val="24"/>
        </w:rPr>
        <w:t>Drafting Session</w:t>
      </w:r>
    </w:p>
    <w:p w:rsidR="00313D49" w:rsidRPr="0065702C" w:rsidRDefault="00313D49" w:rsidP="00313D49">
      <w:pPr>
        <w:spacing w:after="120" w:line="240" w:lineRule="auto"/>
        <w:ind w:left="1985" w:hanging="1985"/>
        <w:rPr>
          <w:rFonts w:eastAsia="Times New Roman"/>
          <w:b/>
          <w:sz w:val="24"/>
          <w:szCs w:val="24"/>
          <w:lang w:val="de-DE"/>
        </w:rPr>
      </w:pPr>
      <w:r w:rsidRPr="0065702C">
        <w:rPr>
          <w:rFonts w:eastAsia="Times New Roman"/>
          <w:b/>
          <w:sz w:val="24"/>
          <w:szCs w:val="24"/>
          <w:lang w:val="de-DE"/>
        </w:rPr>
        <w:t>Ag. item:</w:t>
      </w:r>
      <w:r w:rsidRPr="0065702C">
        <w:rPr>
          <w:rFonts w:eastAsia="Times New Roman"/>
          <w:b/>
          <w:sz w:val="24"/>
          <w:szCs w:val="24"/>
          <w:lang w:val="de-DE"/>
        </w:rPr>
        <w:tab/>
        <w:t>7.</w:t>
      </w:r>
      <w:r w:rsidR="004E34DD" w:rsidRPr="0065702C">
        <w:rPr>
          <w:rFonts w:eastAsia="Times New Roman"/>
          <w:b/>
          <w:sz w:val="24"/>
          <w:szCs w:val="24"/>
          <w:lang w:val="de-DE"/>
        </w:rPr>
        <w:t>5 Mission Critical (MCCore, MCPTT-R, MCVideo, MCData)</w:t>
      </w:r>
    </w:p>
    <w:p w:rsidR="00313D49" w:rsidRPr="0065702C" w:rsidRDefault="00313D49" w:rsidP="001D2C81">
      <w:pPr>
        <w:spacing w:after="120" w:line="240" w:lineRule="auto"/>
        <w:ind w:left="1985" w:hanging="1985"/>
        <w:rPr>
          <w:rFonts w:eastAsia="Times New Roman"/>
          <w:b/>
          <w:sz w:val="24"/>
          <w:szCs w:val="24"/>
        </w:rPr>
      </w:pPr>
      <w:r w:rsidRPr="0065702C">
        <w:rPr>
          <w:rFonts w:eastAsia="Times New Roman"/>
          <w:b/>
          <w:sz w:val="24"/>
          <w:szCs w:val="24"/>
        </w:rPr>
        <w:t>Source:</w:t>
      </w:r>
      <w:r w:rsidRPr="0065702C">
        <w:rPr>
          <w:rFonts w:eastAsia="Times New Roman"/>
          <w:b/>
          <w:sz w:val="24"/>
          <w:szCs w:val="24"/>
        </w:rPr>
        <w:tab/>
      </w:r>
      <w:r w:rsidR="004E34DD" w:rsidRPr="0065702C">
        <w:rPr>
          <w:rFonts w:eastAsia="Times New Roman"/>
          <w:b/>
          <w:sz w:val="24"/>
          <w:szCs w:val="24"/>
        </w:rPr>
        <w:t>MC</w:t>
      </w:r>
      <w:r w:rsidRPr="0065702C">
        <w:rPr>
          <w:rFonts w:eastAsia="Times New Roman"/>
          <w:b/>
          <w:sz w:val="24"/>
          <w:szCs w:val="24"/>
        </w:rPr>
        <w:t xml:space="preserve"> </w:t>
      </w:r>
      <w:r w:rsidR="000E5DEE" w:rsidRPr="0065702C">
        <w:rPr>
          <w:rFonts w:eastAsia="Times New Roman"/>
          <w:b/>
          <w:sz w:val="24"/>
          <w:szCs w:val="24"/>
        </w:rPr>
        <w:t>Drafting Chair (Ki-Dong Lee, kidong.lee@lge.com)</w:t>
      </w:r>
      <w:r w:rsidR="001D2C81">
        <w:rPr>
          <w:rFonts w:eastAsia="Times New Roman"/>
          <w:b/>
          <w:sz w:val="24"/>
          <w:szCs w:val="24"/>
        </w:rPr>
        <w:t xml:space="preserve">, </w:t>
      </w:r>
      <w:r w:rsidRPr="0065702C">
        <w:rPr>
          <w:rFonts w:eastAsia="Times New Roman"/>
          <w:b/>
          <w:sz w:val="24"/>
          <w:szCs w:val="24"/>
        </w:rPr>
        <w:t>Rapporteur</w:t>
      </w:r>
      <w:r w:rsidR="004E34DD" w:rsidRPr="0065702C">
        <w:rPr>
          <w:rFonts w:eastAsia="Times New Roman"/>
          <w:b/>
          <w:sz w:val="24"/>
          <w:szCs w:val="24"/>
        </w:rPr>
        <w:t>s</w:t>
      </w:r>
      <w:r w:rsidR="0065702C">
        <w:rPr>
          <w:rFonts w:eastAsia="Times New Roman"/>
          <w:b/>
          <w:sz w:val="24"/>
          <w:szCs w:val="24"/>
        </w:rPr>
        <w:t xml:space="preserve"> </w:t>
      </w:r>
      <w:r w:rsidR="004E34DD" w:rsidRPr="0065702C">
        <w:rPr>
          <w:rFonts w:eastAsia="Times New Roman"/>
          <w:b/>
          <w:sz w:val="24"/>
          <w:szCs w:val="24"/>
          <w:lang w:val="de-DE"/>
        </w:rPr>
        <w:t>(MCCore, MCPTT-R</w:t>
      </w:r>
      <w:r w:rsidR="004778F3">
        <w:rPr>
          <w:rFonts w:eastAsia="Times New Roman"/>
          <w:b/>
          <w:sz w:val="24"/>
          <w:szCs w:val="24"/>
          <w:lang w:val="de-DE"/>
        </w:rPr>
        <w:t>;</w:t>
      </w:r>
      <w:r w:rsidR="004E34DD" w:rsidRPr="0065702C">
        <w:rPr>
          <w:rFonts w:eastAsia="Times New Roman"/>
          <w:b/>
          <w:sz w:val="24"/>
          <w:szCs w:val="24"/>
          <w:lang w:val="de-DE"/>
        </w:rPr>
        <w:t xml:space="preserve"> MCVideo, MCData)</w:t>
      </w:r>
      <w:r w:rsidR="004778F3">
        <w:rPr>
          <w:rFonts w:eastAsia="Times New Roman"/>
          <w:b/>
          <w:sz w:val="24"/>
          <w:szCs w:val="24"/>
          <w:lang w:val="de-DE"/>
        </w:rPr>
        <w:t xml:space="preserve"> </w:t>
      </w:r>
    </w:p>
    <w:p w:rsidR="004778F3" w:rsidRPr="004778F3" w:rsidRDefault="004778F3" w:rsidP="004778F3">
      <w:pPr>
        <w:spacing w:after="120" w:line="240" w:lineRule="auto"/>
        <w:ind w:left="2880"/>
        <w:rPr>
          <w:rFonts w:eastAsia="Times New Roman"/>
          <w:b/>
          <w:sz w:val="24"/>
          <w:szCs w:val="24"/>
        </w:rPr>
      </w:pPr>
      <w:r w:rsidRPr="004778F3">
        <w:rPr>
          <w:rFonts w:eastAsia="Times New Roman"/>
          <w:b/>
          <w:sz w:val="24"/>
          <w:szCs w:val="24"/>
        </w:rPr>
        <w:t xml:space="preserve">Andrew Thiessen </w:t>
      </w:r>
      <w:r>
        <w:rPr>
          <w:rFonts w:eastAsia="Times New Roman"/>
          <w:b/>
          <w:sz w:val="24"/>
          <w:szCs w:val="24"/>
        </w:rPr>
        <w:t>(</w:t>
      </w:r>
      <w:proofErr w:type="spellStart"/>
      <w:proofErr w:type="gramStart"/>
      <w:r w:rsidRPr="004778F3">
        <w:rPr>
          <w:rFonts w:eastAsia="Times New Roman"/>
          <w:b/>
          <w:sz w:val="24"/>
          <w:szCs w:val="24"/>
        </w:rPr>
        <w:t>andrew</w:t>
      </w:r>
      <w:proofErr w:type="spellEnd"/>
      <w:proofErr w:type="gramEnd"/>
      <w:r w:rsidRPr="004778F3">
        <w:rPr>
          <w:rFonts w:eastAsia="Times New Roman"/>
          <w:b/>
          <w:sz w:val="24"/>
          <w:szCs w:val="24"/>
        </w:rPr>
        <w:t xml:space="preserve"> (at) its (dot) </w:t>
      </w:r>
      <w:proofErr w:type="spellStart"/>
      <w:r w:rsidRPr="004778F3">
        <w:rPr>
          <w:rFonts w:eastAsia="Times New Roman"/>
          <w:b/>
          <w:sz w:val="24"/>
          <w:szCs w:val="24"/>
        </w:rPr>
        <w:t>bldrdoc</w:t>
      </w:r>
      <w:proofErr w:type="spellEnd"/>
      <w:r w:rsidRPr="004778F3">
        <w:rPr>
          <w:rFonts w:eastAsia="Times New Roman"/>
          <w:b/>
          <w:sz w:val="24"/>
          <w:szCs w:val="24"/>
        </w:rPr>
        <w:t xml:space="preserve"> (dot) </w:t>
      </w:r>
      <w:proofErr w:type="spellStart"/>
      <w:r w:rsidRPr="004778F3">
        <w:rPr>
          <w:rFonts w:eastAsia="Times New Roman"/>
          <w:b/>
          <w:sz w:val="24"/>
          <w:szCs w:val="24"/>
        </w:rPr>
        <w:t>gov</w:t>
      </w:r>
      <w:proofErr w:type="spellEnd"/>
      <w:r>
        <w:rPr>
          <w:rFonts w:eastAsia="Times New Roman"/>
          <w:b/>
          <w:sz w:val="24"/>
          <w:szCs w:val="24"/>
        </w:rPr>
        <w:t>)</w:t>
      </w:r>
      <w:r w:rsidRPr="004778F3">
        <w:rPr>
          <w:rFonts w:eastAsia="Times New Roman"/>
          <w:b/>
          <w:sz w:val="24"/>
          <w:szCs w:val="24"/>
        </w:rPr>
        <w:t xml:space="preserve">; </w:t>
      </w:r>
    </w:p>
    <w:p w:rsidR="00313D49" w:rsidRPr="004778F3" w:rsidRDefault="004778F3" w:rsidP="004778F3">
      <w:pPr>
        <w:spacing w:after="120" w:line="240" w:lineRule="auto"/>
        <w:ind w:left="2880"/>
        <w:rPr>
          <w:rFonts w:eastAsia="Times New Roman"/>
          <w:b/>
          <w:sz w:val="24"/>
          <w:szCs w:val="24"/>
        </w:rPr>
      </w:pPr>
      <w:r w:rsidRPr="004778F3">
        <w:rPr>
          <w:rFonts w:eastAsia="Times New Roman"/>
          <w:b/>
          <w:sz w:val="24"/>
          <w:szCs w:val="24"/>
        </w:rPr>
        <w:t xml:space="preserve">Emmanuelle Villebrun </w:t>
      </w:r>
      <w:r>
        <w:rPr>
          <w:rFonts w:eastAsia="Times New Roman"/>
          <w:b/>
          <w:sz w:val="24"/>
          <w:szCs w:val="24"/>
        </w:rPr>
        <w:t>(e</w:t>
      </w:r>
      <w:r w:rsidRPr="004778F3">
        <w:rPr>
          <w:rFonts w:eastAsia="Times New Roman"/>
          <w:b/>
          <w:sz w:val="24"/>
          <w:szCs w:val="24"/>
        </w:rPr>
        <w:t>mmanuelle.villebrun@gendarmerie.interieur.gouv.fr</w:t>
      </w:r>
      <w:r>
        <w:rPr>
          <w:rFonts w:eastAsia="Times New Roman"/>
          <w:b/>
          <w:sz w:val="24"/>
          <w:szCs w:val="24"/>
        </w:rPr>
        <w:t>)</w:t>
      </w:r>
    </w:p>
    <w:p w:rsidR="004778F3" w:rsidRPr="001E1D1F" w:rsidRDefault="004778F3" w:rsidP="00313D49">
      <w:pPr>
        <w:pBdr>
          <w:bottom w:val="single" w:sz="4" w:space="1" w:color="auto"/>
        </w:pBdr>
        <w:spacing w:after="0" w:line="240" w:lineRule="auto"/>
        <w:rPr>
          <w:rFonts w:eastAsia="Times New Roman"/>
          <w:sz w:val="20"/>
          <w:szCs w:val="20"/>
        </w:rPr>
      </w:pPr>
    </w:p>
    <w:p w:rsidR="00313D49" w:rsidRPr="001E1D1F" w:rsidRDefault="00313D49" w:rsidP="00313D49">
      <w:pPr>
        <w:spacing w:after="0" w:line="240" w:lineRule="auto"/>
        <w:rPr>
          <w:rFonts w:eastAsia="Times New Roman"/>
          <w:sz w:val="20"/>
          <w:szCs w:val="20"/>
          <w:lang w:eastAsia="ja-JP"/>
        </w:rPr>
      </w:pPr>
    </w:p>
    <w:p w:rsidR="00313D49" w:rsidRPr="0065702C" w:rsidRDefault="0069594A" w:rsidP="00313D49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ja-JP"/>
        </w:rPr>
      </w:pPr>
      <w:r>
        <w:rPr>
          <w:rFonts w:eastAsia="Times New Roman"/>
          <w:b/>
          <w:sz w:val="28"/>
          <w:szCs w:val="28"/>
          <w:lang w:eastAsia="ja-JP"/>
        </w:rPr>
        <w:t>Mission Critical</w:t>
      </w:r>
      <w:r w:rsidR="00313D49" w:rsidRPr="0065702C">
        <w:rPr>
          <w:rFonts w:eastAsia="Times New Roman"/>
          <w:b/>
          <w:sz w:val="28"/>
          <w:szCs w:val="28"/>
          <w:lang w:eastAsia="ja-JP"/>
        </w:rPr>
        <w:t xml:space="preserve"> Drafting Session Schedule</w:t>
      </w:r>
    </w:p>
    <w:p w:rsidR="00313D49" w:rsidRPr="0065702C" w:rsidRDefault="00313D49" w:rsidP="00291CC5">
      <w:pPr>
        <w:keepNext/>
        <w:suppressAutoHyphens/>
        <w:spacing w:before="240" w:after="120" w:line="240" w:lineRule="auto"/>
        <w:jc w:val="center"/>
        <w:rPr>
          <w:rFonts w:eastAsia="Arial Unicode MS" w:cs="Arial"/>
          <w:sz w:val="28"/>
          <w:szCs w:val="28"/>
          <w:lang w:eastAsia="ar-SA"/>
        </w:rPr>
      </w:pPr>
    </w:p>
    <w:p w:rsidR="006716BC" w:rsidRPr="008754F9" w:rsidRDefault="006716BC" w:rsidP="006716B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6716BC" w:rsidRPr="00F774D3" w:rsidRDefault="006716BC" w:rsidP="006716BC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 w:rsidR="00B3691F">
        <w:rPr>
          <w:rFonts w:eastAsia="Arial Unicode MS"/>
          <w:sz w:val="24"/>
          <w:szCs w:val="24"/>
          <w:lang w:eastAsia="ar-SA"/>
        </w:rPr>
        <w:t xml:space="preserve">@ </w:t>
      </w:r>
      <w:r w:rsidR="00B3691F" w:rsidRPr="00B3691F">
        <w:rPr>
          <w:rFonts w:eastAsia="Arial Unicode MS" w:hint="eastAsia"/>
          <w:sz w:val="24"/>
          <w:szCs w:val="24"/>
          <w:lang w:eastAsia="ar-SA"/>
        </w:rPr>
        <w:t>Ocean Hall</w:t>
      </w:r>
      <w:r>
        <w:rPr>
          <w:rFonts w:eastAsia="Arial Unicode MS"/>
          <w:sz w:val="24"/>
          <w:szCs w:val="24"/>
          <w:lang w:eastAsia="ar-SA"/>
        </w:rPr>
        <w:tab/>
      </w:r>
    </w:p>
    <w:p w:rsidR="006716BC" w:rsidRPr="00313D49" w:rsidRDefault="006716BC" w:rsidP="006716BC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b/>
          <w:color w:val="00B050"/>
          <w:sz w:val="24"/>
          <w:szCs w:val="24"/>
          <w:lang w:eastAsia="ar-SA"/>
        </w:rPr>
      </w:pPr>
      <w:r w:rsidRPr="00313D49">
        <w:rPr>
          <w:rFonts w:eastAsia="Arial Unicode MS" w:cs="Arial"/>
          <w:b/>
          <w:color w:val="00B050"/>
          <w:sz w:val="24"/>
          <w:szCs w:val="24"/>
          <w:lang w:eastAsia="ar-SA"/>
        </w:rPr>
        <w:t>Room B: Breakout</w:t>
      </w:r>
      <w:r w:rsidRPr="00313D49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  <w:r w:rsidR="00B3691F">
        <w:rPr>
          <w:rFonts w:eastAsia="Arial Unicode MS" w:cs="Arial"/>
          <w:b/>
          <w:color w:val="00B050"/>
          <w:sz w:val="24"/>
          <w:szCs w:val="24"/>
          <w:lang w:eastAsia="ar-SA"/>
        </w:rPr>
        <w:t xml:space="preserve">@ </w:t>
      </w:r>
      <w:r w:rsidR="00B3691F" w:rsidRPr="00516E21">
        <w:rPr>
          <w:rFonts w:eastAsia="Arial Unicode MS" w:cs="Arial"/>
          <w:b/>
          <w:color w:val="00B050"/>
          <w:sz w:val="24"/>
          <w:szCs w:val="24"/>
          <w:lang w:eastAsia="ar-SA"/>
        </w:rPr>
        <w:t>Sunset Lounge</w:t>
      </w:r>
      <w:r w:rsidRPr="00313D49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  <w:r w:rsidRPr="00313D49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</w:p>
    <w:p w:rsidR="006716BC" w:rsidRPr="00015298" w:rsidRDefault="006716BC" w:rsidP="006716B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14021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2665"/>
        <w:gridCol w:w="771"/>
        <w:gridCol w:w="2070"/>
        <w:gridCol w:w="2070"/>
      </w:tblGrid>
      <w:tr w:rsidR="006716BC" w:rsidRPr="00015298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6716BC" w:rsidRPr="00AB0F3E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FE752D" w:rsidRPr="00F12488" w:rsidRDefault="00FE752D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Mission Critical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ar-SA"/>
              </w:rPr>
            </w:pPr>
          </w:p>
        </w:tc>
      </w:tr>
      <w:tr w:rsidR="006716BC" w:rsidRPr="00AB0F3E" w:rsidTr="004F128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Mission Critical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6716BC" w:rsidRPr="00AB0F3E" w:rsidTr="00415AA2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2E408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2E408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2E408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716BC" w:rsidRPr="00AB0F3E" w:rsidTr="00903CA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6716BC" w:rsidRDefault="00FE752D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Mission Critical</w:t>
            </w:r>
          </w:p>
          <w:p w:rsidR="002733B6" w:rsidRPr="00AB0F3E" w:rsidRDefault="002733B6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(end at 1:00pm)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6716BC" w:rsidRPr="00AB0F3E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2E408A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716BC" w:rsidRPr="00AB0F3E" w:rsidTr="00903CA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39B9" w:rsidRPr="00454D8F" w:rsidRDefault="005939B9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FE752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Mission Critical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6716BC" w:rsidRPr="00AB0F3E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415AA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415AA2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716BC" w:rsidRPr="00015298" w:rsidTr="00903CA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3151" w:rsidRPr="00AB0F3E" w:rsidRDefault="004B3151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733B6" w:rsidRPr="002733B6" w:rsidRDefault="002733B6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kern w:val="24"/>
                <w:sz w:val="24"/>
                <w:szCs w:val="24"/>
                <w:lang w:eastAsia="ja-JP"/>
              </w:rPr>
              <w:t>(s</w:t>
            </w:r>
            <w:r w:rsidRPr="002733B6">
              <w:rPr>
                <w:rFonts w:eastAsia="MS Mincho" w:cs="Arial"/>
                <w:bCs/>
                <w:color w:val="00B050"/>
                <w:kern w:val="24"/>
                <w:sz w:val="24"/>
                <w:szCs w:val="24"/>
                <w:lang w:eastAsia="ja-JP"/>
              </w:rPr>
              <w:t>tart @ 4:15pm</w:t>
            </w:r>
            <w:r>
              <w:rPr>
                <w:rFonts w:eastAsia="MS Mincho" w:cs="Arial"/>
                <w:bCs/>
                <w:color w:val="00B050"/>
                <w:kern w:val="24"/>
                <w:sz w:val="24"/>
                <w:szCs w:val="24"/>
                <w:lang w:eastAsia="ja-JP"/>
              </w:rPr>
              <w:t>)</w:t>
            </w:r>
          </w:p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6716BC" w:rsidRPr="00AB0F3E" w:rsidRDefault="00FE752D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Mission Critical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Mission Critical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294C8D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6716BC" w:rsidRPr="00AB0F3E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415AA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716BC" w:rsidRPr="00015298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:40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6716BC" w:rsidRDefault="00FE752D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Mission Critical</w:t>
            </w:r>
          </w:p>
          <w:p w:rsidR="008E43BC" w:rsidRDefault="008E43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  <w:p w:rsidR="008E43BC" w:rsidRPr="008E43BC" w:rsidRDefault="008E43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(end at 18:15</w:t>
            </w:r>
            <w:r w:rsidRPr="00D2565B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)</w:t>
            </w:r>
          </w:p>
          <w:p w:rsidR="008E43BC" w:rsidRPr="00AB0F3E" w:rsidRDefault="008E43BC" w:rsidP="008E43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8E43BC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19:00 MMS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Mission Critical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:40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34A89" w:rsidRDefault="006716BC" w:rsidP="006716BC">
            <w:pPr>
              <w:tabs>
                <w:tab w:val="num" w:pos="0"/>
              </w:tabs>
              <w:spacing w:before="120" w:after="0" w:line="240" w:lineRule="auto"/>
              <w:ind w:left="709" w:hanging="709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716BC" w:rsidRPr="00015298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6716BC" w:rsidRPr="00015298" w:rsidRDefault="006716BC" w:rsidP="006716B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903CAB" w:rsidRPr="008754F9" w:rsidRDefault="00903CAB" w:rsidP="00903CAB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903CAB" w:rsidRDefault="00903CAB" w:rsidP="00903CAB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 w:rsidRPr="00202F08">
        <w:rPr>
          <w:rFonts w:eastAsia="Arial Unicode MS" w:cs="Arial"/>
          <w:b/>
          <w:sz w:val="20"/>
          <w:szCs w:val="20"/>
          <w:highlight w:val="yellow"/>
          <w:lang w:eastAsia="ar-SA"/>
        </w:rPr>
        <w:t>Please refer to SA1 main agenda for timing of Q3, Q4 and Q5 slots</w:t>
      </w:r>
    </w:p>
    <w:p w:rsidR="006716BC" w:rsidRDefault="006716BC" w:rsidP="006716B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6716BC" w:rsidRDefault="006716BC" w:rsidP="006716B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:rsidR="006716BC" w:rsidRDefault="006716BC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 xml:space="preserve">SMARTER: Mark </w:t>
      </w:r>
      <w:proofErr w:type="spellStart"/>
      <w:r>
        <w:rPr>
          <w:rFonts w:eastAsia="Arial Unicode MS" w:cs="Arial"/>
          <w:bCs/>
          <w:sz w:val="20"/>
          <w:szCs w:val="20"/>
          <w:lang w:eastAsia="ar-SA"/>
        </w:rPr>
        <w:t>Younge</w:t>
      </w:r>
      <w:proofErr w:type="spellEnd"/>
      <w:r>
        <w:rPr>
          <w:rFonts w:eastAsia="Arial Unicode MS" w:cs="Arial"/>
          <w:bCs/>
          <w:sz w:val="20"/>
          <w:szCs w:val="20"/>
          <w:lang w:eastAsia="ar-SA"/>
        </w:rPr>
        <w:t xml:space="preserve"> (T-Mobile US)</w:t>
      </w:r>
    </w:p>
    <w:p w:rsidR="006716BC" w:rsidRDefault="006716BC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 xml:space="preserve">V2X: </w:t>
      </w:r>
      <w:r w:rsidR="001B104F">
        <w:rPr>
          <w:rFonts w:eastAsia="Arial Unicode MS" w:cs="Arial"/>
          <w:bCs/>
          <w:sz w:val="20"/>
          <w:szCs w:val="20"/>
          <w:lang w:eastAsia="ar-SA"/>
        </w:rPr>
        <w:t>Ki-Dong Lee</w:t>
      </w:r>
      <w:r>
        <w:rPr>
          <w:rFonts w:eastAsia="Arial Unicode MS" w:cs="Arial"/>
          <w:bCs/>
          <w:sz w:val="20"/>
          <w:szCs w:val="20"/>
          <w:lang w:eastAsia="ar-SA"/>
        </w:rPr>
        <w:t xml:space="preserve"> (</w:t>
      </w:r>
      <w:r w:rsidR="001B104F">
        <w:rPr>
          <w:rFonts w:eastAsia="Arial Unicode MS" w:cs="Arial"/>
          <w:bCs/>
          <w:sz w:val="20"/>
          <w:szCs w:val="20"/>
          <w:lang w:eastAsia="ar-SA"/>
        </w:rPr>
        <w:t>LG</w:t>
      </w:r>
      <w:r>
        <w:rPr>
          <w:rFonts w:eastAsia="Arial Unicode MS" w:cs="Arial"/>
          <w:bCs/>
          <w:sz w:val="20"/>
          <w:szCs w:val="20"/>
          <w:lang w:eastAsia="ar-SA"/>
        </w:rPr>
        <w:t>)</w:t>
      </w:r>
    </w:p>
    <w:p w:rsidR="006716BC" w:rsidRPr="004E34DD" w:rsidRDefault="006716BC" w:rsidP="006716BC">
      <w:pPr>
        <w:suppressAutoHyphens/>
        <w:spacing w:after="0" w:line="240" w:lineRule="auto"/>
        <w:rPr>
          <w:rFonts w:eastAsia="Arial Unicode MS" w:cs="Arial"/>
          <w:b/>
          <w:bCs/>
          <w:sz w:val="20"/>
          <w:szCs w:val="20"/>
          <w:lang w:val="es-ES_tradnl" w:eastAsia="ar-SA"/>
        </w:rPr>
      </w:pPr>
      <w:r w:rsidRPr="004E34DD">
        <w:rPr>
          <w:rFonts w:eastAsia="Arial Unicode MS" w:cs="Arial"/>
          <w:b/>
          <w:bCs/>
          <w:sz w:val="20"/>
          <w:szCs w:val="20"/>
          <w:lang w:eastAsia="ar-SA"/>
        </w:rPr>
        <w:t>Mission Critical</w:t>
      </w:r>
      <w:r w:rsidRPr="004E34DD">
        <w:rPr>
          <w:rFonts w:eastAsia="Arial Unicode MS" w:cs="Arial"/>
          <w:b/>
          <w:bCs/>
          <w:sz w:val="20"/>
          <w:szCs w:val="20"/>
          <w:lang w:val="es-ES_tradnl" w:eastAsia="ar-SA"/>
        </w:rPr>
        <w:t xml:space="preserve">: </w:t>
      </w:r>
      <w:r w:rsidR="001B104F" w:rsidRPr="004E34DD">
        <w:rPr>
          <w:rFonts w:eastAsia="Arial Unicode MS" w:cs="Arial"/>
          <w:b/>
          <w:bCs/>
          <w:sz w:val="20"/>
          <w:szCs w:val="20"/>
          <w:lang w:eastAsia="ar-SA"/>
        </w:rPr>
        <w:t>Ki-Dong Lee (LG)</w:t>
      </w:r>
    </w:p>
    <w:p w:rsidR="006716BC" w:rsidRPr="00437768" w:rsidRDefault="001B104F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nl-NL" w:eastAsia="ar-SA"/>
        </w:rPr>
      </w:pPr>
      <w:r w:rsidRPr="00437768">
        <w:rPr>
          <w:rFonts w:eastAsia="Arial Unicode MS" w:cs="Arial"/>
          <w:bCs/>
          <w:sz w:val="20"/>
          <w:szCs w:val="20"/>
          <w:lang w:val="nl-NL" w:eastAsia="ar-SA"/>
        </w:rPr>
        <w:t>MPS_Mods, eULRS, EnTV</w:t>
      </w:r>
      <w:r w:rsidR="006716BC" w:rsidRPr="00437768">
        <w:rPr>
          <w:rFonts w:eastAsia="Arial Unicode MS" w:cs="Arial"/>
          <w:bCs/>
          <w:sz w:val="20"/>
          <w:szCs w:val="20"/>
          <w:lang w:val="nl-NL" w:eastAsia="ar-SA"/>
        </w:rPr>
        <w:t xml:space="preserve">: </w:t>
      </w:r>
      <w:r w:rsidRPr="00437768">
        <w:rPr>
          <w:rFonts w:eastAsia="Arial Unicode MS" w:cs="Arial"/>
          <w:bCs/>
          <w:sz w:val="20"/>
          <w:szCs w:val="20"/>
          <w:lang w:val="nl-NL" w:eastAsia="ar-SA"/>
        </w:rPr>
        <w:t>Toon Norp</w:t>
      </w:r>
      <w:r w:rsidR="006716BC" w:rsidRPr="00437768">
        <w:rPr>
          <w:rFonts w:eastAsia="Arial Unicode MS" w:cs="Arial"/>
          <w:bCs/>
          <w:sz w:val="20"/>
          <w:szCs w:val="20"/>
          <w:lang w:val="nl-NL" w:eastAsia="ar-SA"/>
        </w:rPr>
        <w:t xml:space="preserve"> (</w:t>
      </w:r>
      <w:r w:rsidRPr="00437768">
        <w:rPr>
          <w:rFonts w:eastAsia="Arial Unicode MS" w:cs="Arial"/>
          <w:bCs/>
          <w:sz w:val="20"/>
          <w:szCs w:val="20"/>
          <w:lang w:val="nl-NL" w:eastAsia="ar-SA"/>
        </w:rPr>
        <w:t>KPN</w:t>
      </w:r>
      <w:r w:rsidR="006716BC" w:rsidRPr="00437768">
        <w:rPr>
          <w:rFonts w:eastAsia="Arial Unicode MS" w:cs="Arial"/>
          <w:bCs/>
          <w:sz w:val="20"/>
          <w:szCs w:val="20"/>
          <w:lang w:val="nl-NL" w:eastAsia="ar-SA"/>
        </w:rPr>
        <w:t>)</w:t>
      </w:r>
    </w:p>
    <w:p w:rsidR="00415AA2" w:rsidRPr="00437768" w:rsidRDefault="00415AA2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nl-NL" w:eastAsia="ar-SA"/>
        </w:rPr>
      </w:pPr>
      <w:r w:rsidRPr="00437768">
        <w:rPr>
          <w:rFonts w:eastAsia="Arial Unicode MS" w:cs="Arial"/>
          <w:bCs/>
          <w:sz w:val="20"/>
          <w:szCs w:val="20"/>
          <w:lang w:val="nl-NL" w:eastAsia="ar-SA"/>
        </w:rPr>
        <w:br w:type="page"/>
      </w:r>
    </w:p>
    <w:p w:rsidR="00FE752D" w:rsidRPr="00437768" w:rsidRDefault="00FE752D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nl-NL" w:eastAsia="ar-SA"/>
        </w:rPr>
      </w:pPr>
    </w:p>
    <w:p w:rsidR="00345EA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313D49" w:rsidRPr="00F45489" w:rsidRDefault="00313D4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08"/>
        <w:gridCol w:w="1151"/>
        <w:gridCol w:w="2532"/>
        <w:gridCol w:w="4229"/>
        <w:gridCol w:w="2076"/>
        <w:gridCol w:w="4103"/>
        <w:gridCol w:w="93"/>
      </w:tblGrid>
      <w:tr w:rsidR="004F1288" w:rsidRPr="001E1D1F" w:rsidTr="009A34DA">
        <w:trPr>
          <w:trHeight w:val="141"/>
        </w:trPr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288" w:rsidRPr="001E1D1F" w:rsidRDefault="004F1288" w:rsidP="004F1288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1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Mission Critical</w:t>
            </w:r>
          </w:p>
        </w:tc>
      </w:tr>
      <w:tr w:rsidR="007116B6" w:rsidRPr="00B04844" w:rsidTr="009A34DA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116B6" w:rsidRDefault="007116B6" w:rsidP="007116B6">
            <w:pPr>
              <w:pStyle w:val="Heading2"/>
            </w:pPr>
            <w:bookmarkStart w:id="1" w:name="_Toc316030620"/>
            <w:bookmarkStart w:id="2" w:name="_Toc324137347"/>
            <w:bookmarkStart w:id="3" w:name="_Toc331152518"/>
            <w:bookmarkStart w:id="4" w:name="_Toc378052454"/>
            <w:bookmarkStart w:id="5" w:name="_Toc387990759"/>
            <w:bookmarkStart w:id="6" w:name="_Toc395595505"/>
            <w:proofErr w:type="spellStart"/>
            <w:r>
              <w:t>MCCore</w:t>
            </w:r>
            <w:proofErr w:type="spellEnd"/>
            <w:r>
              <w:t xml:space="preserve">: </w:t>
            </w:r>
            <w:r>
              <w:rPr>
                <w:bCs/>
                <w:lang w:val="en-US"/>
              </w:rPr>
              <w:t>Mission Critical Services Common Requirements</w:t>
            </w:r>
            <w:r>
              <w:t xml:space="preserve"> [</w:t>
            </w:r>
            <w:r w:rsidRPr="00620F74">
              <w:rPr>
                <w:bCs/>
              </w:rPr>
              <w:t>SP-150</w:t>
            </w:r>
            <w:r>
              <w:rPr>
                <w:bCs/>
              </w:rPr>
              <w:t>822]</w:t>
            </w:r>
          </w:p>
        </w:tc>
      </w:tr>
      <w:tr w:rsidR="007116B6" w:rsidRPr="00B04844" w:rsidTr="009A34DA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116B6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116B6" w:rsidRPr="00BC469F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7116B6" w:rsidRPr="00F45489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Latest draft:</w:t>
            </w:r>
            <w:r w:rsidR="00E61C79">
              <w:rPr>
                <w:rFonts w:eastAsia="Arial Unicode MS" w:cs="Arial"/>
                <w:szCs w:val="18"/>
                <w:lang w:eastAsia="ar-SA"/>
              </w:rPr>
              <w:t xml:space="preserve"> TS 22.280</w:t>
            </w:r>
            <w:r w:rsidR="001D2C81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="00E61C79">
              <w:rPr>
                <w:rFonts w:eastAsia="Arial Unicode MS" w:cs="Arial"/>
                <w:szCs w:val="18"/>
                <w:lang w:eastAsia="ar-SA"/>
              </w:rPr>
              <w:t>v0.</w:t>
            </w:r>
            <w:r w:rsidR="00BE20C8">
              <w:rPr>
                <w:rFonts w:eastAsia="Arial Unicode MS" w:cs="Arial"/>
                <w:szCs w:val="18"/>
                <w:lang w:eastAsia="ar-SA"/>
              </w:rPr>
              <w:t>0</w:t>
            </w:r>
            <w:r w:rsidR="00E61C79">
              <w:rPr>
                <w:rFonts w:eastAsia="Arial Unicode MS" w:cs="Arial"/>
                <w:szCs w:val="18"/>
                <w:lang w:eastAsia="ar-SA"/>
              </w:rPr>
              <w:t>.0</w:t>
            </w:r>
          </w:p>
          <w:p w:rsidR="007116B6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SA#71 (03/2016)</w:t>
            </w:r>
          </w:p>
          <w:p w:rsidR="007116B6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0%</w:t>
            </w:r>
          </w:p>
          <w:p w:rsidR="007116B6" w:rsidRPr="00F45489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01737" w:rsidRPr="00E01737" w:rsidTr="00C760B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745F63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AF6443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E01737" w:rsidRPr="009A34D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S1-160013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AF516D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SimSun"/>
                <w:lang w:eastAsia="en-GB"/>
              </w:rPr>
              <w:t>US Department of Commerce, TTA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AF516D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eastAsia="ar-SA"/>
              </w:rPr>
              <w:t>TS 22.280 Mission Critical Services Common Requirements (</w:t>
            </w:r>
            <w:proofErr w:type="spellStart"/>
            <w:r w:rsidRPr="009A34DA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9A34DA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E41642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S1-160254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AF516D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eastAsia="ar-SA"/>
              </w:rPr>
              <w:t>TR22.280</w:t>
            </w:r>
          </w:p>
        </w:tc>
      </w:tr>
      <w:tr w:rsidR="009824B2" w:rsidRPr="00E01737" w:rsidTr="00264272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C760BA" w:rsidRDefault="009824B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760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C760BA" w:rsidRDefault="00AF6443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" w:history="1">
              <w:r w:rsidR="009824B2" w:rsidRPr="00C760B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S1-160062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C760BA" w:rsidRDefault="009824B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60BA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C760BA" w:rsidRDefault="009824B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760BA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C760BA">
              <w:rPr>
                <w:rFonts w:eastAsia="Times New Roman" w:cs="Arial"/>
                <w:szCs w:val="18"/>
                <w:lang w:eastAsia="ar-SA"/>
              </w:rPr>
              <w:t xml:space="preserve"> - </w:t>
            </w:r>
            <w:proofErr w:type="spellStart"/>
            <w:r w:rsidRPr="00C760BA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C760BA">
              <w:rPr>
                <w:rFonts w:eastAsia="Times New Roman" w:cs="Arial"/>
                <w:szCs w:val="18"/>
                <w:lang w:eastAsia="ar-SA"/>
              </w:rPr>
              <w:t xml:space="preserve"> –New section on Inter Service Interworking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C760BA" w:rsidRDefault="00C760BA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60BA">
              <w:rPr>
                <w:rFonts w:eastAsia="Times New Roman" w:cs="Arial"/>
                <w:szCs w:val="18"/>
                <w:lang w:eastAsia="ar-SA"/>
              </w:rPr>
              <w:t>Revised to S1-160430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C760BA" w:rsidRDefault="009824B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760BA" w:rsidRPr="00E01737" w:rsidTr="005F4EC4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760BA" w:rsidRPr="00264272" w:rsidRDefault="00C760BA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427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760BA" w:rsidRPr="00264272" w:rsidRDefault="00AF6443" w:rsidP="0069594A">
            <w:pPr>
              <w:snapToGrid w:val="0"/>
              <w:spacing w:after="0" w:line="240" w:lineRule="auto"/>
            </w:pPr>
            <w:hyperlink r:id="rId11" w:history="1">
              <w:r w:rsidR="00C760BA" w:rsidRPr="00264272">
                <w:rPr>
                  <w:rStyle w:val="Hyperlink"/>
                  <w:rFonts w:cs="Arial"/>
                  <w:color w:val="auto"/>
                </w:rPr>
                <w:t>S1-160430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760BA" w:rsidRPr="00264272" w:rsidRDefault="00C760BA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4272">
              <w:rPr>
                <w:rFonts w:eastAsia="Times New Roman" w:cs="Arial"/>
                <w:szCs w:val="18"/>
                <w:lang w:eastAsia="ar-SA"/>
              </w:rPr>
              <w:t>UK Home Office</w:t>
            </w:r>
            <w:r w:rsidR="003B66FB">
              <w:rPr>
                <w:rFonts w:eastAsia="Times New Roman" w:cs="Arial"/>
                <w:szCs w:val="18"/>
                <w:lang w:eastAsia="ar-SA"/>
              </w:rPr>
              <w:t>, 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760BA" w:rsidRPr="00264272" w:rsidRDefault="00C760BA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4272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264272">
              <w:rPr>
                <w:rFonts w:eastAsia="Times New Roman" w:cs="Arial"/>
                <w:szCs w:val="18"/>
                <w:lang w:eastAsia="ar-SA"/>
              </w:rPr>
              <w:t xml:space="preserve"> - </w:t>
            </w:r>
            <w:proofErr w:type="spellStart"/>
            <w:r w:rsidRPr="00264272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264272">
              <w:rPr>
                <w:rFonts w:eastAsia="Times New Roman" w:cs="Arial"/>
                <w:szCs w:val="18"/>
                <w:lang w:eastAsia="ar-SA"/>
              </w:rPr>
              <w:t xml:space="preserve"> –New section on Inter Service Interworking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760BA" w:rsidRPr="00264272" w:rsidRDefault="0026427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4272">
              <w:rPr>
                <w:rFonts w:eastAsia="Times New Roman" w:cs="Arial"/>
                <w:szCs w:val="18"/>
                <w:lang w:eastAsia="ar-SA"/>
              </w:rPr>
              <w:t>Revised to S1-160465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760BA" w:rsidRPr="00264272" w:rsidRDefault="00C760BA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4272">
              <w:rPr>
                <w:rFonts w:eastAsia="Times New Roman" w:cs="Arial"/>
                <w:szCs w:val="18"/>
                <w:lang w:eastAsia="ar-SA"/>
              </w:rPr>
              <w:t>Revision of S1-160062.</w:t>
            </w:r>
          </w:p>
          <w:p w:rsidR="00264272" w:rsidRPr="00264272" w:rsidRDefault="0026427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4272">
              <w:rPr>
                <w:rFonts w:eastAsia="Times New Roman" w:cs="Arial"/>
                <w:szCs w:val="18"/>
                <w:lang w:eastAsia="ar-SA"/>
              </w:rPr>
              <w:t>Remove 8.3 (</w:t>
            </w:r>
            <w:proofErr w:type="spellStart"/>
            <w:r w:rsidRPr="00264272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264272">
              <w:rPr>
                <w:rFonts w:eastAsia="Times New Roman" w:cs="Arial"/>
                <w:szCs w:val="18"/>
                <w:lang w:eastAsia="ar-SA"/>
              </w:rPr>
              <w:t xml:space="preserve"> S1-154418-186av] = [</w:t>
            </w:r>
            <w:proofErr w:type="spellStart"/>
            <w:r w:rsidRPr="00264272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264272">
              <w:rPr>
                <w:rFonts w:eastAsia="Times New Roman" w:cs="Arial"/>
                <w:szCs w:val="18"/>
                <w:lang w:eastAsia="ar-SA"/>
              </w:rPr>
              <w:t xml:space="preserve"> S1-154518-8av], 8.5.2(</w:t>
            </w:r>
            <w:proofErr w:type="spellStart"/>
            <w:r w:rsidRPr="00264272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264272">
              <w:rPr>
                <w:rFonts w:eastAsia="Times New Roman" w:cs="Arial"/>
                <w:szCs w:val="18"/>
                <w:lang w:eastAsia="ar-SA"/>
              </w:rPr>
              <w:t xml:space="preserve"> S1-154418-192av) to make a revision;</w:t>
            </w:r>
          </w:p>
        </w:tc>
      </w:tr>
      <w:tr w:rsidR="005F4EC4" w:rsidRPr="00E01737" w:rsidTr="005F4EC4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F4EC4" w:rsidRPr="005F4EC4" w:rsidRDefault="005F4EC4" w:rsidP="00AF1C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4EC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F4EC4" w:rsidRPr="005F4EC4" w:rsidRDefault="00AF6443" w:rsidP="00AF1C91">
            <w:pPr>
              <w:snapToGrid w:val="0"/>
              <w:spacing w:after="0" w:line="240" w:lineRule="auto"/>
            </w:pPr>
            <w:hyperlink r:id="rId12" w:history="1">
              <w:r w:rsidR="005F4EC4" w:rsidRPr="005F4EC4">
                <w:rPr>
                  <w:rStyle w:val="Hyperlink"/>
                  <w:rFonts w:cs="Arial"/>
                  <w:color w:val="auto"/>
                </w:rPr>
                <w:t>S1-160465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F4EC4" w:rsidRPr="005F4EC4" w:rsidRDefault="005F4EC4" w:rsidP="00AF1C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4EC4">
              <w:rPr>
                <w:rFonts w:eastAsia="Times New Roman" w:cs="Arial"/>
                <w:szCs w:val="18"/>
                <w:lang w:eastAsia="ar-SA"/>
              </w:rPr>
              <w:t>UK Home Office</w:t>
            </w:r>
            <w:r w:rsidR="003B66FB">
              <w:rPr>
                <w:rFonts w:eastAsia="Times New Roman" w:cs="Arial"/>
                <w:szCs w:val="18"/>
                <w:lang w:eastAsia="ar-SA"/>
              </w:rPr>
              <w:t>, 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F4EC4" w:rsidRPr="005F4EC4" w:rsidRDefault="005F4EC4" w:rsidP="00AF1C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4EC4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5F4EC4">
              <w:rPr>
                <w:rFonts w:eastAsia="Times New Roman" w:cs="Arial"/>
                <w:szCs w:val="18"/>
                <w:lang w:eastAsia="ar-SA"/>
              </w:rPr>
              <w:t xml:space="preserve"> - </w:t>
            </w:r>
            <w:proofErr w:type="spellStart"/>
            <w:r w:rsidRPr="005F4EC4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5F4EC4">
              <w:rPr>
                <w:rFonts w:eastAsia="Times New Roman" w:cs="Arial"/>
                <w:szCs w:val="18"/>
                <w:lang w:eastAsia="ar-SA"/>
              </w:rPr>
              <w:t xml:space="preserve"> –New section on Inter Service Interworking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F4EC4" w:rsidRPr="005F4EC4" w:rsidRDefault="005F4EC4" w:rsidP="00AF1C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4EC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F4EC4" w:rsidRPr="005F4EC4" w:rsidRDefault="005F4EC4" w:rsidP="00AF1C91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5F4EC4">
              <w:rPr>
                <w:rFonts w:eastAsia="Times New Roman" w:cs="Arial"/>
                <w:i/>
                <w:szCs w:val="18"/>
                <w:lang w:eastAsia="ar-SA"/>
              </w:rPr>
              <w:t>Revision of S1-160062.</w:t>
            </w:r>
          </w:p>
          <w:p w:rsidR="005F4EC4" w:rsidRPr="005F4EC4" w:rsidRDefault="005F4EC4" w:rsidP="00AF1C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4EC4">
              <w:rPr>
                <w:rFonts w:eastAsia="Times New Roman" w:cs="Arial"/>
                <w:i/>
                <w:szCs w:val="18"/>
                <w:lang w:eastAsia="ar-SA"/>
              </w:rPr>
              <w:t>Remove 8.3 (</w:t>
            </w:r>
            <w:proofErr w:type="spellStart"/>
            <w:r w:rsidRPr="005F4EC4">
              <w:rPr>
                <w:rFonts w:eastAsia="Times New Roman" w:cs="Arial"/>
                <w:i/>
                <w:szCs w:val="18"/>
                <w:lang w:eastAsia="ar-SA"/>
              </w:rPr>
              <w:t>MCVideo</w:t>
            </w:r>
            <w:proofErr w:type="spellEnd"/>
            <w:r w:rsidRPr="005F4EC4">
              <w:rPr>
                <w:rFonts w:eastAsia="Times New Roman" w:cs="Arial"/>
                <w:i/>
                <w:szCs w:val="18"/>
                <w:lang w:eastAsia="ar-SA"/>
              </w:rPr>
              <w:t xml:space="preserve"> S1-154418-186av] = [</w:t>
            </w:r>
            <w:proofErr w:type="spellStart"/>
            <w:r w:rsidRPr="005F4EC4">
              <w:rPr>
                <w:rFonts w:eastAsia="Times New Roman" w:cs="Arial"/>
                <w:i/>
                <w:szCs w:val="18"/>
                <w:lang w:eastAsia="ar-SA"/>
              </w:rPr>
              <w:t>MCData</w:t>
            </w:r>
            <w:proofErr w:type="spellEnd"/>
            <w:r w:rsidRPr="005F4EC4">
              <w:rPr>
                <w:rFonts w:eastAsia="Times New Roman" w:cs="Arial"/>
                <w:i/>
                <w:szCs w:val="18"/>
                <w:lang w:eastAsia="ar-SA"/>
              </w:rPr>
              <w:t xml:space="preserve"> S1-154518-8av], 8.4.2 (</w:t>
            </w:r>
            <w:proofErr w:type="spellStart"/>
            <w:r w:rsidRPr="005F4EC4">
              <w:rPr>
                <w:rFonts w:eastAsia="Times New Roman" w:cs="Arial"/>
                <w:i/>
                <w:szCs w:val="18"/>
                <w:lang w:eastAsia="ar-SA"/>
              </w:rPr>
              <w:t>MCVideo</w:t>
            </w:r>
            <w:proofErr w:type="spellEnd"/>
            <w:r w:rsidRPr="005F4EC4">
              <w:rPr>
                <w:rFonts w:eastAsia="Times New Roman" w:cs="Arial"/>
                <w:i/>
                <w:szCs w:val="18"/>
                <w:lang w:eastAsia="ar-SA"/>
              </w:rPr>
              <w:t xml:space="preserve"> S1-154418-191av),8.5.2(</w:t>
            </w:r>
            <w:proofErr w:type="spellStart"/>
            <w:r w:rsidRPr="005F4EC4">
              <w:rPr>
                <w:rFonts w:eastAsia="Times New Roman" w:cs="Arial"/>
                <w:i/>
                <w:szCs w:val="18"/>
                <w:lang w:eastAsia="ar-SA"/>
              </w:rPr>
              <w:t>MCVideo</w:t>
            </w:r>
            <w:proofErr w:type="spellEnd"/>
            <w:r w:rsidRPr="005F4EC4">
              <w:rPr>
                <w:rFonts w:eastAsia="Times New Roman" w:cs="Arial"/>
                <w:i/>
                <w:szCs w:val="18"/>
                <w:lang w:eastAsia="ar-SA"/>
              </w:rPr>
              <w:t xml:space="preserve"> S1-154418-192av) to make a revision;</w:t>
            </w:r>
          </w:p>
          <w:p w:rsidR="005F4EC4" w:rsidRDefault="005F4EC4" w:rsidP="00AF1C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4EC4">
              <w:rPr>
                <w:rFonts w:eastAsia="Times New Roman" w:cs="Arial"/>
                <w:szCs w:val="18"/>
                <w:lang w:eastAsia="ar-SA"/>
              </w:rPr>
              <w:t>Revision of S1-160430.</w:t>
            </w:r>
          </w:p>
          <w:p w:rsidR="005F4EC4" w:rsidRPr="005F4EC4" w:rsidRDefault="005F4EC4" w:rsidP="00AF1C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5F4EC4" w:rsidRDefault="005F4EC4" w:rsidP="00AF1C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5F4EC4" w:rsidRPr="005F4EC4" w:rsidRDefault="005F4EC4" w:rsidP="00AF1C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5F4EC4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264272" w:rsidRPr="00E01737" w:rsidTr="00264272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272" w:rsidRPr="00264272" w:rsidRDefault="0026427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427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272" w:rsidRPr="00264272" w:rsidRDefault="00AF6443" w:rsidP="005F4EC4">
            <w:pPr>
              <w:snapToGrid w:val="0"/>
              <w:spacing w:after="0" w:line="240" w:lineRule="auto"/>
            </w:pPr>
            <w:hyperlink r:id="rId13" w:history="1">
              <w:r w:rsidR="00264272" w:rsidRPr="00264272">
                <w:rPr>
                  <w:rStyle w:val="Hyperlink"/>
                  <w:rFonts w:cs="Arial"/>
                  <w:color w:val="auto"/>
                </w:rPr>
                <w:t>S1-16046</w:t>
              </w:r>
              <w:r w:rsidR="005F4EC4">
                <w:rPr>
                  <w:rStyle w:val="Hyperlink"/>
                  <w:rFonts w:cs="Arial"/>
                  <w:color w:val="auto"/>
                </w:rPr>
                <w:t>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272" w:rsidRPr="00264272" w:rsidRDefault="0026427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4272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272" w:rsidRPr="00264272" w:rsidRDefault="0026427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4272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264272">
              <w:rPr>
                <w:rFonts w:eastAsia="Times New Roman" w:cs="Arial"/>
                <w:szCs w:val="18"/>
                <w:lang w:eastAsia="ar-SA"/>
              </w:rPr>
              <w:t xml:space="preserve"> - </w:t>
            </w:r>
            <w:proofErr w:type="spellStart"/>
            <w:r w:rsidRPr="00264272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264272">
              <w:rPr>
                <w:rFonts w:eastAsia="Times New Roman" w:cs="Arial"/>
                <w:szCs w:val="18"/>
                <w:lang w:eastAsia="ar-SA"/>
              </w:rPr>
              <w:t xml:space="preserve"> –New section on Inter Service Interworking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272" w:rsidRPr="00264272" w:rsidRDefault="0026427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272" w:rsidRDefault="005F4EC4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i/>
                <w:szCs w:val="18"/>
                <w:lang w:eastAsia="ar-SA"/>
              </w:rPr>
              <w:t xml:space="preserve">Will include </w:t>
            </w:r>
            <w:r w:rsidR="00264272" w:rsidRPr="00264272">
              <w:rPr>
                <w:rFonts w:eastAsia="Times New Roman" w:cs="Arial"/>
                <w:i/>
                <w:szCs w:val="18"/>
                <w:lang w:eastAsia="ar-SA"/>
              </w:rPr>
              <w:t>Remove</w:t>
            </w:r>
            <w:r>
              <w:rPr>
                <w:rFonts w:eastAsia="Times New Roman" w:cs="Arial"/>
                <w:i/>
                <w:szCs w:val="18"/>
                <w:lang w:eastAsia="ar-SA"/>
              </w:rPr>
              <w:t>d</w:t>
            </w:r>
            <w:r w:rsidR="00264272" w:rsidRPr="00264272">
              <w:rPr>
                <w:rFonts w:eastAsia="Times New Roman" w:cs="Arial"/>
                <w:i/>
                <w:szCs w:val="18"/>
                <w:lang w:eastAsia="ar-SA"/>
              </w:rPr>
              <w:t xml:space="preserve"> 8.3 (</w:t>
            </w:r>
            <w:proofErr w:type="spellStart"/>
            <w:r w:rsidR="00264272" w:rsidRPr="00264272">
              <w:rPr>
                <w:rFonts w:eastAsia="Times New Roman" w:cs="Arial"/>
                <w:i/>
                <w:szCs w:val="18"/>
                <w:lang w:eastAsia="ar-SA"/>
              </w:rPr>
              <w:t>MCVideo</w:t>
            </w:r>
            <w:proofErr w:type="spellEnd"/>
            <w:r w:rsidR="00264272" w:rsidRPr="00264272">
              <w:rPr>
                <w:rFonts w:eastAsia="Times New Roman" w:cs="Arial"/>
                <w:i/>
                <w:szCs w:val="18"/>
                <w:lang w:eastAsia="ar-SA"/>
              </w:rPr>
              <w:t xml:space="preserve"> S1-154418-186av] = [</w:t>
            </w:r>
            <w:proofErr w:type="spellStart"/>
            <w:r w:rsidR="00264272" w:rsidRPr="00264272">
              <w:rPr>
                <w:rFonts w:eastAsia="Times New Roman" w:cs="Arial"/>
                <w:i/>
                <w:szCs w:val="18"/>
                <w:lang w:eastAsia="ar-SA"/>
              </w:rPr>
              <w:t>MCData</w:t>
            </w:r>
            <w:proofErr w:type="spellEnd"/>
            <w:r w:rsidR="00264272" w:rsidRPr="00264272">
              <w:rPr>
                <w:rFonts w:eastAsia="Times New Roman" w:cs="Arial"/>
                <w:i/>
                <w:szCs w:val="18"/>
                <w:lang w:eastAsia="ar-SA"/>
              </w:rPr>
              <w:t xml:space="preserve"> S1-154518-8av], </w:t>
            </w:r>
            <w:r w:rsidR="00264272">
              <w:rPr>
                <w:rFonts w:eastAsia="Times New Roman" w:cs="Arial"/>
                <w:i/>
                <w:szCs w:val="18"/>
                <w:lang w:eastAsia="ar-SA"/>
              </w:rPr>
              <w:t>8.4.2 (</w:t>
            </w:r>
            <w:proofErr w:type="spellStart"/>
            <w:r w:rsidR="00264272" w:rsidRPr="00264272">
              <w:rPr>
                <w:rFonts w:eastAsia="Times New Roman" w:cs="Arial"/>
                <w:i/>
                <w:szCs w:val="18"/>
                <w:lang w:eastAsia="ar-SA"/>
              </w:rPr>
              <w:t>MCVideo</w:t>
            </w:r>
            <w:proofErr w:type="spellEnd"/>
            <w:r w:rsidR="00264272" w:rsidRPr="00264272">
              <w:rPr>
                <w:rFonts w:eastAsia="Times New Roman" w:cs="Arial"/>
                <w:i/>
                <w:szCs w:val="18"/>
                <w:lang w:eastAsia="ar-SA"/>
              </w:rPr>
              <w:t xml:space="preserve"> S1-154418-191av</w:t>
            </w:r>
            <w:r w:rsidR="00264272">
              <w:rPr>
                <w:rFonts w:eastAsia="Times New Roman" w:cs="Arial"/>
                <w:i/>
                <w:szCs w:val="18"/>
                <w:lang w:eastAsia="ar-SA"/>
              </w:rPr>
              <w:t>),</w:t>
            </w:r>
            <w:r w:rsidR="00264272" w:rsidRPr="00264272">
              <w:rPr>
                <w:rFonts w:eastAsia="Times New Roman" w:cs="Arial"/>
                <w:i/>
                <w:szCs w:val="18"/>
                <w:lang w:eastAsia="ar-SA"/>
              </w:rPr>
              <w:t>8.5.2(</w:t>
            </w:r>
            <w:proofErr w:type="spellStart"/>
            <w:r w:rsidR="00264272" w:rsidRPr="00264272">
              <w:rPr>
                <w:rFonts w:eastAsia="Times New Roman" w:cs="Arial"/>
                <w:i/>
                <w:szCs w:val="18"/>
                <w:lang w:eastAsia="ar-SA"/>
              </w:rPr>
              <w:t>MCVideo</w:t>
            </w:r>
            <w:proofErr w:type="spellEnd"/>
            <w:r w:rsidR="00264272" w:rsidRPr="00264272">
              <w:rPr>
                <w:rFonts w:eastAsia="Times New Roman" w:cs="Arial"/>
                <w:i/>
                <w:szCs w:val="18"/>
                <w:lang w:eastAsia="ar-SA"/>
              </w:rPr>
              <w:t xml:space="preserve"> S1-154418-192av) to make a revision;</w:t>
            </w:r>
          </w:p>
          <w:p w:rsidR="00264272" w:rsidRPr="00264272" w:rsidRDefault="0026427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4272">
              <w:rPr>
                <w:rFonts w:eastAsia="Times New Roman" w:cs="Arial"/>
                <w:szCs w:val="18"/>
                <w:lang w:eastAsia="ar-SA"/>
              </w:rPr>
              <w:t>Revision of S1-160430.</w:t>
            </w:r>
          </w:p>
        </w:tc>
      </w:tr>
      <w:tr w:rsidR="009824B2" w:rsidRPr="00E01737" w:rsidTr="00AF1C91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E969FB" w:rsidRDefault="009824B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969F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E969FB" w:rsidRDefault="00AF6443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9824B2" w:rsidRPr="00E969F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S1-160019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E969FB" w:rsidRDefault="009824B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69F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E969FB" w:rsidRDefault="009824B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69FB">
              <w:rPr>
                <w:rFonts w:eastAsia="Times New Roman" w:cs="Arial"/>
                <w:szCs w:val="18"/>
                <w:lang w:eastAsia="ar-SA"/>
              </w:rPr>
              <w:t>Priority and mobility management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E969FB" w:rsidRDefault="00E969FB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69FB">
              <w:rPr>
                <w:rFonts w:eastAsia="Times New Roman" w:cs="Arial"/>
                <w:szCs w:val="18"/>
                <w:lang w:eastAsia="ar-SA"/>
              </w:rPr>
              <w:t>Revised to S1-160431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E969FB" w:rsidRDefault="009824B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969FB" w:rsidRPr="00E01737" w:rsidTr="00AF1C91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969FB" w:rsidRPr="00AF1C91" w:rsidRDefault="00E969FB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F1C9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969FB" w:rsidRPr="00AF1C91" w:rsidRDefault="00AF6443" w:rsidP="0069594A">
            <w:pPr>
              <w:snapToGrid w:val="0"/>
              <w:spacing w:after="0" w:line="240" w:lineRule="auto"/>
            </w:pPr>
            <w:hyperlink r:id="rId15" w:history="1">
              <w:r w:rsidR="00E969FB" w:rsidRPr="00AF1C91">
                <w:rPr>
                  <w:rStyle w:val="Hyperlink"/>
                  <w:rFonts w:cs="Arial"/>
                  <w:color w:val="auto"/>
                </w:rPr>
                <w:t>S1-160431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969FB" w:rsidRPr="00AF1C91" w:rsidRDefault="00E969FB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1C91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969FB" w:rsidRPr="00AF1C91" w:rsidRDefault="00E969FB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1C91">
              <w:rPr>
                <w:rFonts w:eastAsia="Times New Roman" w:cs="Arial"/>
                <w:szCs w:val="18"/>
                <w:lang w:eastAsia="ar-SA"/>
              </w:rPr>
              <w:t>Priority and mobility management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969FB" w:rsidRPr="00AF1C91" w:rsidRDefault="00AF1C91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1C91">
              <w:rPr>
                <w:rFonts w:eastAsia="Times New Roman" w:cs="Arial"/>
                <w:szCs w:val="18"/>
                <w:lang w:eastAsia="ar-SA"/>
              </w:rPr>
              <w:t>Revised to S1-160467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969FB" w:rsidRPr="00AF1C91" w:rsidRDefault="00E969FB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1C91">
              <w:rPr>
                <w:rFonts w:eastAsia="Times New Roman" w:cs="Arial"/>
                <w:szCs w:val="18"/>
                <w:lang w:eastAsia="ar-SA"/>
              </w:rPr>
              <w:t>Revision of S1-160019.</w:t>
            </w:r>
          </w:p>
        </w:tc>
      </w:tr>
      <w:tr w:rsidR="00AF1C91" w:rsidRPr="00E01737" w:rsidTr="00AF1C91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C91" w:rsidRPr="00AF1C91" w:rsidRDefault="00AF1C91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F1C9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C91" w:rsidRPr="00AF1C91" w:rsidRDefault="00AF6443" w:rsidP="0069594A">
            <w:pPr>
              <w:snapToGrid w:val="0"/>
              <w:spacing w:after="0" w:line="240" w:lineRule="auto"/>
            </w:pPr>
            <w:hyperlink r:id="rId16" w:history="1">
              <w:r w:rsidR="00AF1C91" w:rsidRPr="00AF1C91">
                <w:rPr>
                  <w:rStyle w:val="Hyperlink"/>
                  <w:rFonts w:cs="Arial"/>
                  <w:color w:val="auto"/>
                </w:rPr>
                <w:t>S1-160467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C91" w:rsidRPr="00AF1C91" w:rsidRDefault="00AF1C91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1C91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C91" w:rsidRPr="00AF1C91" w:rsidRDefault="00AF1C91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1C91">
              <w:rPr>
                <w:rFonts w:eastAsia="Times New Roman" w:cs="Arial"/>
                <w:szCs w:val="18"/>
                <w:lang w:eastAsia="ar-SA"/>
              </w:rPr>
              <w:t>Priority and mobility management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C91" w:rsidRPr="00AF1C91" w:rsidRDefault="00AF1C91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C91" w:rsidRDefault="00AF1C91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1C91">
              <w:rPr>
                <w:rFonts w:eastAsia="Times New Roman" w:cs="Arial"/>
                <w:i/>
                <w:szCs w:val="18"/>
                <w:lang w:eastAsia="ar-SA"/>
              </w:rPr>
              <w:t>Revision of S1-160019.</w:t>
            </w:r>
          </w:p>
          <w:p w:rsidR="00AF1C91" w:rsidRPr="00AF1C91" w:rsidRDefault="00AF1C91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1C91">
              <w:rPr>
                <w:rFonts w:eastAsia="Times New Roman" w:cs="Arial"/>
                <w:szCs w:val="18"/>
                <w:lang w:eastAsia="ar-SA"/>
              </w:rPr>
              <w:t>Revision of S1-160431.</w:t>
            </w:r>
          </w:p>
        </w:tc>
      </w:tr>
      <w:tr w:rsidR="009824B2" w:rsidRPr="00E01737" w:rsidTr="00AF1C91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1C580A" w:rsidRDefault="009824B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C580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1C580A" w:rsidRDefault="00AF6443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9824B2" w:rsidRPr="001C580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S1-160076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1C580A" w:rsidRDefault="009824B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C580A">
              <w:rPr>
                <w:rFonts w:eastAsia="SimSun"/>
                <w:lang w:eastAsia="en-GB"/>
              </w:rPr>
              <w:t>Harris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1C580A" w:rsidRDefault="009824B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C580A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1C580A">
              <w:rPr>
                <w:rFonts w:eastAsia="Times New Roman" w:cs="Arial"/>
                <w:szCs w:val="18"/>
                <w:lang w:eastAsia="ar-SA"/>
              </w:rPr>
              <w:t xml:space="preserve"> – Proposed new common requirements for Emergency and Imminent Peril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1C580A" w:rsidRDefault="001C580A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C580A">
              <w:rPr>
                <w:rFonts w:eastAsia="Times New Roman" w:cs="Arial"/>
                <w:szCs w:val="18"/>
                <w:lang w:eastAsia="ar-SA"/>
              </w:rPr>
              <w:t>Revised to S1-160432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1C580A" w:rsidRDefault="009824B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C580A" w:rsidRPr="00E01737" w:rsidTr="00AF1C91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C580A" w:rsidRPr="00AF1C91" w:rsidRDefault="001C580A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F1C91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C580A" w:rsidRPr="00AF1C91" w:rsidRDefault="00AF6443" w:rsidP="0069594A">
            <w:pPr>
              <w:snapToGrid w:val="0"/>
              <w:spacing w:after="0" w:line="240" w:lineRule="auto"/>
            </w:pPr>
            <w:hyperlink r:id="rId18" w:history="1">
              <w:r w:rsidR="001C580A" w:rsidRPr="00AF1C91">
                <w:rPr>
                  <w:rStyle w:val="Hyperlink"/>
                  <w:rFonts w:cs="Arial"/>
                  <w:color w:val="auto"/>
                </w:rPr>
                <w:t>S1-160432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C580A" w:rsidRPr="00AF1C91" w:rsidRDefault="001C580A" w:rsidP="0069594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AF1C91">
              <w:rPr>
                <w:rFonts w:eastAsia="SimSun"/>
                <w:lang w:eastAsia="en-GB"/>
              </w:rPr>
              <w:t>Harris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C580A" w:rsidRPr="00AF1C91" w:rsidRDefault="001C580A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F1C91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AF1C91">
              <w:rPr>
                <w:rFonts w:eastAsia="Times New Roman" w:cs="Arial"/>
                <w:szCs w:val="18"/>
                <w:lang w:eastAsia="ar-SA"/>
              </w:rPr>
              <w:t xml:space="preserve"> – Proposed new common requirements for Emergency and Imminent Peril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C580A" w:rsidRPr="00AF1C91" w:rsidRDefault="00AF1C91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1C9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C580A" w:rsidRPr="00AF1C91" w:rsidRDefault="001C580A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1C91">
              <w:rPr>
                <w:rFonts w:eastAsia="Times New Roman" w:cs="Arial"/>
                <w:szCs w:val="18"/>
                <w:lang w:eastAsia="ar-SA"/>
              </w:rPr>
              <w:t>Revision of S1-160076.</w:t>
            </w:r>
          </w:p>
          <w:p w:rsidR="00AF1C91" w:rsidRDefault="001B2F94" w:rsidP="00B37F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1C91">
              <w:rPr>
                <w:rFonts w:eastAsia="Times New Roman" w:cs="Arial"/>
                <w:b/>
                <w:szCs w:val="18"/>
                <w:lang w:eastAsia="ar-SA"/>
              </w:rPr>
              <w:t>Note:</w:t>
            </w:r>
            <w:r w:rsidRPr="00AF1C9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="00B37FA7" w:rsidRPr="00AF1C91">
              <w:rPr>
                <w:rFonts w:eastAsia="Times New Roman" w:cs="Arial"/>
                <w:szCs w:val="18"/>
                <w:lang w:eastAsia="ar-SA"/>
              </w:rPr>
              <w:t>Agreed with replacement of “</w:t>
            </w:r>
            <w:proofErr w:type="spellStart"/>
            <w:r w:rsidR="00B37FA7" w:rsidRPr="00AF1C91">
              <w:rPr>
                <w:rFonts w:eastAsia="Times New Roman" w:cs="Arial"/>
                <w:szCs w:val="18"/>
                <w:lang w:eastAsia="ar-SA"/>
              </w:rPr>
              <w:t>MCx</w:t>
            </w:r>
            <w:proofErr w:type="spellEnd"/>
            <w:r w:rsidR="00B37FA7" w:rsidRPr="00AF1C91">
              <w:rPr>
                <w:rFonts w:eastAsia="Times New Roman" w:cs="Arial"/>
                <w:szCs w:val="18"/>
                <w:lang w:eastAsia="ar-SA"/>
              </w:rPr>
              <w:t>” by “</w:t>
            </w:r>
            <w:proofErr w:type="spellStart"/>
            <w:r w:rsidR="00B37FA7" w:rsidRPr="00AF1C91">
              <w:rPr>
                <w:rFonts w:eastAsia="Times New Roman" w:cs="Arial"/>
                <w:szCs w:val="18"/>
                <w:lang w:eastAsia="ar-SA"/>
              </w:rPr>
              <w:t>MCService</w:t>
            </w:r>
            <w:proofErr w:type="spellEnd"/>
            <w:r w:rsidR="00B37FA7" w:rsidRPr="00AF1C91">
              <w:rPr>
                <w:rFonts w:eastAsia="Times New Roman" w:cs="Arial"/>
                <w:szCs w:val="18"/>
                <w:lang w:eastAsia="ar-SA"/>
              </w:rPr>
              <w:t>” (editor)</w:t>
            </w:r>
          </w:p>
          <w:p w:rsidR="00AF1C91" w:rsidRPr="00AF1C91" w:rsidRDefault="00AF1C91" w:rsidP="00B37F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AF1C91" w:rsidRDefault="00AF1C91" w:rsidP="00B37F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37FA7" w:rsidRPr="00AF1C91" w:rsidRDefault="00AF1C91" w:rsidP="00B37F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AF1C91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9824B2" w:rsidRPr="00E01737" w:rsidTr="00A820B5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1C580A" w:rsidRDefault="009824B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C580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1C580A" w:rsidRDefault="00AF6443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9824B2" w:rsidRPr="001C580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S1-160063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1C580A" w:rsidRDefault="009824B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C580A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1C580A" w:rsidRDefault="009824B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C580A">
              <w:rPr>
                <w:rFonts w:eastAsia="Times New Roman" w:cs="Arial"/>
                <w:szCs w:val="18"/>
                <w:lang w:eastAsia="ar-SA"/>
              </w:rPr>
              <w:t>7.5 (</w:t>
            </w:r>
            <w:proofErr w:type="spellStart"/>
            <w:r w:rsidRPr="001C580A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1C580A">
              <w:rPr>
                <w:rFonts w:eastAsia="Times New Roman" w:cs="Arial"/>
                <w:szCs w:val="18"/>
                <w:lang w:eastAsia="ar-SA"/>
              </w:rPr>
              <w:t>: Mission Critical Services Common Requirements)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1C580A" w:rsidRDefault="001C580A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C580A">
              <w:rPr>
                <w:rFonts w:eastAsia="Times New Roman" w:cs="Arial"/>
                <w:szCs w:val="18"/>
                <w:lang w:eastAsia="ar-SA"/>
              </w:rPr>
              <w:t>Revised to S1-160433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824B2" w:rsidRPr="001C580A" w:rsidRDefault="009824B2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C580A" w:rsidRPr="00E01737" w:rsidTr="00A820B5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C580A" w:rsidRPr="00A820B5" w:rsidRDefault="001C580A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820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C580A" w:rsidRPr="00A820B5" w:rsidRDefault="00AF6443" w:rsidP="0069594A">
            <w:pPr>
              <w:snapToGrid w:val="0"/>
              <w:spacing w:after="0" w:line="240" w:lineRule="auto"/>
            </w:pPr>
            <w:hyperlink r:id="rId20" w:history="1">
              <w:r w:rsidR="001C580A" w:rsidRPr="00A820B5">
                <w:rPr>
                  <w:rStyle w:val="Hyperlink"/>
                  <w:rFonts w:cs="Arial"/>
                  <w:color w:val="auto"/>
                </w:rPr>
                <w:t>S1-160433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C580A" w:rsidRPr="00A820B5" w:rsidRDefault="001C580A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20B5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C580A" w:rsidRPr="00A820B5" w:rsidRDefault="001C580A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20B5">
              <w:rPr>
                <w:rFonts w:eastAsia="Times New Roman" w:cs="Arial"/>
                <w:szCs w:val="18"/>
                <w:lang w:eastAsia="ar-SA"/>
              </w:rPr>
              <w:t>7.5 (</w:t>
            </w:r>
            <w:proofErr w:type="spellStart"/>
            <w:r w:rsidRPr="00A820B5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A820B5">
              <w:rPr>
                <w:rFonts w:eastAsia="Times New Roman" w:cs="Arial"/>
                <w:szCs w:val="18"/>
                <w:lang w:eastAsia="ar-SA"/>
              </w:rPr>
              <w:t>: Mission Critical Services Common Requirements)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C580A" w:rsidRPr="00A820B5" w:rsidRDefault="00A820B5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20B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C580A" w:rsidRPr="00A820B5" w:rsidRDefault="001C580A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20B5">
              <w:rPr>
                <w:rFonts w:eastAsia="Times New Roman" w:cs="Arial"/>
                <w:szCs w:val="18"/>
                <w:lang w:eastAsia="ar-SA"/>
              </w:rPr>
              <w:t>Revision of S1-160063.</w:t>
            </w:r>
          </w:p>
          <w:p w:rsidR="00A820B5" w:rsidRDefault="00A820B5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20B5">
              <w:rPr>
                <w:rFonts w:eastAsia="Times New Roman" w:cs="Arial"/>
                <w:szCs w:val="18"/>
                <w:lang w:eastAsia="ar-SA"/>
              </w:rPr>
              <w:t>To fix editorial errors by editor</w:t>
            </w:r>
          </w:p>
          <w:p w:rsidR="00A820B5" w:rsidRPr="00A820B5" w:rsidRDefault="00A820B5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A820B5" w:rsidRDefault="00A820B5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6F6D88" w:rsidRPr="00A820B5" w:rsidRDefault="00A820B5" w:rsidP="00695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A820B5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8B4776" w:rsidRPr="008B4776" w:rsidTr="00A820B5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4776" w:rsidRPr="006E34EE" w:rsidRDefault="008B4776" w:rsidP="004D4D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34E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4776" w:rsidRPr="006E34EE" w:rsidRDefault="00AF6443" w:rsidP="008B47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8B4776" w:rsidRPr="006E34E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S1-160121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4776" w:rsidRPr="006E34EE" w:rsidRDefault="008B4776" w:rsidP="004D4D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34EE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4776" w:rsidRPr="006E34EE" w:rsidRDefault="008B4776" w:rsidP="004D4D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34EE">
              <w:rPr>
                <w:rFonts w:eastAsia="Times New Roman" w:cs="Arial"/>
                <w:szCs w:val="18"/>
                <w:lang w:eastAsia="ar-SA"/>
              </w:rPr>
              <w:t>Ensuring correctness of requirements for Rel-14 common functionality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4776" w:rsidRPr="006E34EE" w:rsidRDefault="006E34EE" w:rsidP="004D4D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34EE">
              <w:rPr>
                <w:rFonts w:eastAsia="Times New Roman" w:cs="Arial"/>
                <w:szCs w:val="18"/>
                <w:lang w:eastAsia="ar-SA"/>
              </w:rPr>
              <w:t>Revised to S1-160434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4776" w:rsidRPr="006E34EE" w:rsidRDefault="008B4776" w:rsidP="004D4D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E34EE" w:rsidRPr="008B4776" w:rsidTr="00A820B5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E34EE" w:rsidRPr="00A820B5" w:rsidRDefault="006E34EE" w:rsidP="004D4D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820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E34EE" w:rsidRPr="00A820B5" w:rsidRDefault="00AF6443" w:rsidP="008B4776">
            <w:pPr>
              <w:snapToGrid w:val="0"/>
              <w:spacing w:after="0" w:line="240" w:lineRule="auto"/>
            </w:pPr>
            <w:hyperlink r:id="rId22" w:history="1">
              <w:r w:rsidR="006E34EE" w:rsidRPr="00A820B5">
                <w:rPr>
                  <w:rStyle w:val="Hyperlink"/>
                  <w:rFonts w:cs="Arial"/>
                  <w:color w:val="auto"/>
                </w:rPr>
                <w:t>S1-160434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E34EE" w:rsidRPr="00A820B5" w:rsidRDefault="006E34EE" w:rsidP="004D4D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20B5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E34EE" w:rsidRPr="00A820B5" w:rsidRDefault="006E34EE" w:rsidP="004D4D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20B5">
              <w:rPr>
                <w:rFonts w:eastAsia="Times New Roman" w:cs="Arial"/>
                <w:szCs w:val="18"/>
                <w:lang w:eastAsia="ar-SA"/>
              </w:rPr>
              <w:t>Ensuring correctness of requirements for Rel-14 common functionality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E34EE" w:rsidRPr="00A820B5" w:rsidRDefault="00A820B5" w:rsidP="004D4D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20B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820B5" w:rsidRDefault="006E34EE" w:rsidP="004D4D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20B5">
              <w:rPr>
                <w:rFonts w:eastAsia="Times New Roman" w:cs="Arial"/>
                <w:szCs w:val="18"/>
                <w:lang w:eastAsia="ar-SA"/>
              </w:rPr>
              <w:t>Revision of S1-160121.</w:t>
            </w:r>
          </w:p>
          <w:p w:rsidR="00A820B5" w:rsidRPr="00A820B5" w:rsidRDefault="00A820B5" w:rsidP="004D4D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A820B5" w:rsidRDefault="00A820B5" w:rsidP="004D4D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6E34EE" w:rsidRPr="00A820B5" w:rsidRDefault="00A820B5" w:rsidP="004D4D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A820B5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E01737" w:rsidRPr="00E01737" w:rsidTr="00853A52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3B3F6F" w:rsidRDefault="00E0173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B3F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3B3F6F" w:rsidRDefault="00AF6443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E01737" w:rsidRPr="003B3F6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S1-160018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3B3F6F" w:rsidRDefault="00AF516D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3F6F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3B3F6F" w:rsidRDefault="00AF516D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B3F6F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3B3F6F">
              <w:rPr>
                <w:rFonts w:eastAsia="Times New Roman" w:cs="Arial"/>
                <w:szCs w:val="18"/>
                <w:lang w:eastAsia="ar-SA"/>
              </w:rPr>
              <w:t xml:space="preserve"> air ground air communications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3B3F6F" w:rsidRDefault="003B3F6F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3F6F">
              <w:rPr>
                <w:rFonts w:eastAsia="Times New Roman" w:cs="Arial"/>
                <w:szCs w:val="18"/>
                <w:lang w:eastAsia="ar-SA"/>
              </w:rPr>
              <w:t>Revised to S1-160435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3B3F6F" w:rsidRDefault="00E0173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B3F6F" w:rsidRPr="00E01737" w:rsidTr="00853A52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B3F6F" w:rsidRPr="00853A52" w:rsidRDefault="003B3F6F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A5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B3F6F" w:rsidRPr="00853A52" w:rsidRDefault="00AF6443" w:rsidP="00E01737">
            <w:pPr>
              <w:snapToGrid w:val="0"/>
              <w:spacing w:after="0" w:line="240" w:lineRule="auto"/>
            </w:pPr>
            <w:hyperlink r:id="rId24" w:history="1">
              <w:r w:rsidR="003B3F6F" w:rsidRPr="00853A52">
                <w:rPr>
                  <w:rStyle w:val="Hyperlink"/>
                  <w:rFonts w:cs="Arial"/>
                  <w:color w:val="auto"/>
                </w:rPr>
                <w:t>S1-160435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B3F6F" w:rsidRPr="00853A52" w:rsidRDefault="003B3F6F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A52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B3F6F" w:rsidRPr="00853A52" w:rsidRDefault="003B3F6F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A52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853A52">
              <w:rPr>
                <w:rFonts w:eastAsia="Times New Roman" w:cs="Arial"/>
                <w:szCs w:val="18"/>
                <w:lang w:eastAsia="ar-SA"/>
              </w:rPr>
              <w:t xml:space="preserve"> air ground air communications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B3F6F" w:rsidRPr="00853A52" w:rsidRDefault="00853A52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A52">
              <w:rPr>
                <w:rFonts w:eastAsia="Times New Roman" w:cs="Arial"/>
                <w:szCs w:val="18"/>
                <w:lang w:eastAsia="ar-SA"/>
              </w:rPr>
              <w:t>Revised to S1-160468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B3F6F" w:rsidRPr="00853A52" w:rsidRDefault="003B3F6F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A52">
              <w:rPr>
                <w:rFonts w:eastAsia="Times New Roman" w:cs="Arial"/>
                <w:szCs w:val="18"/>
                <w:lang w:eastAsia="ar-SA"/>
              </w:rPr>
              <w:t>Revision of S1-160018.</w:t>
            </w:r>
          </w:p>
          <w:p w:rsidR="001B0B8A" w:rsidRPr="00853A52" w:rsidRDefault="001B0B8A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A52">
              <w:rPr>
                <w:rFonts w:eastAsia="Times New Roman" w:cs="Arial"/>
                <w:szCs w:val="18"/>
                <w:lang w:eastAsia="ar-SA"/>
              </w:rPr>
              <w:t>Note: figures are TBC with “[]” symbol;</w:t>
            </w:r>
          </w:p>
        </w:tc>
      </w:tr>
      <w:tr w:rsidR="00853A52" w:rsidRPr="00E01737" w:rsidTr="00853A52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53A52" w:rsidRPr="00853A52" w:rsidRDefault="00853A52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A5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53A52" w:rsidRPr="00853A52" w:rsidRDefault="00AF6443" w:rsidP="00E01737">
            <w:pPr>
              <w:snapToGrid w:val="0"/>
              <w:spacing w:after="0" w:line="240" w:lineRule="auto"/>
            </w:pPr>
            <w:hyperlink r:id="rId25" w:history="1">
              <w:r w:rsidR="00853A52" w:rsidRPr="00853A52">
                <w:rPr>
                  <w:rStyle w:val="Hyperlink"/>
                  <w:rFonts w:cs="Arial"/>
                  <w:color w:val="auto"/>
                </w:rPr>
                <w:t>S1-160468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53A52" w:rsidRPr="00853A52" w:rsidRDefault="00853A52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A52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53A52" w:rsidRPr="00853A52" w:rsidRDefault="00853A52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A52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853A52">
              <w:rPr>
                <w:rFonts w:eastAsia="Times New Roman" w:cs="Arial"/>
                <w:szCs w:val="18"/>
                <w:lang w:eastAsia="ar-SA"/>
              </w:rPr>
              <w:t xml:space="preserve"> air ground air communications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53A52" w:rsidRPr="00853A52" w:rsidRDefault="00853A52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A5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53A52" w:rsidRPr="00853A52" w:rsidRDefault="00853A52" w:rsidP="00E01737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853A52">
              <w:rPr>
                <w:rFonts w:eastAsia="Times New Roman" w:cs="Arial"/>
                <w:i/>
                <w:szCs w:val="18"/>
                <w:lang w:eastAsia="ar-SA"/>
              </w:rPr>
              <w:t>Revision of S1-160018.</w:t>
            </w:r>
          </w:p>
          <w:p w:rsidR="00853A52" w:rsidRPr="00853A52" w:rsidRDefault="00853A52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A52">
              <w:rPr>
                <w:rFonts w:eastAsia="Times New Roman" w:cs="Arial"/>
                <w:i/>
                <w:szCs w:val="18"/>
                <w:lang w:eastAsia="ar-SA"/>
              </w:rPr>
              <w:t>Note: figures are TBC with “[]” symbol;</w:t>
            </w:r>
          </w:p>
          <w:p w:rsidR="00853A52" w:rsidRDefault="00853A52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A52">
              <w:rPr>
                <w:rFonts w:eastAsia="Times New Roman" w:cs="Arial"/>
                <w:szCs w:val="18"/>
                <w:lang w:eastAsia="ar-SA"/>
              </w:rPr>
              <w:t>Revision of S1-160435.</w:t>
            </w:r>
          </w:p>
          <w:p w:rsidR="00853A52" w:rsidRPr="00853A52" w:rsidRDefault="00853A52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853A52" w:rsidRDefault="00853A52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853A52" w:rsidRPr="00853A52" w:rsidRDefault="00853A52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853A52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E01737" w:rsidRPr="00E01737" w:rsidTr="003B66FB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4760B4" w:rsidRDefault="00E0173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760B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4760B4" w:rsidRDefault="00AF6443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E01737" w:rsidRPr="004760B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S1-160123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4760B4" w:rsidRDefault="008B4776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60B4">
              <w:rPr>
                <w:rFonts w:eastAsia="SimSun" w:hint="eastAsia"/>
                <w:lang w:eastAsia="zh-CN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4760B4" w:rsidRDefault="008B4776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760B4">
              <w:rPr>
                <w:rFonts w:eastAsia="SimSun"/>
                <w:lang w:eastAsia="en-GB"/>
              </w:rPr>
              <w:t>MC</w:t>
            </w:r>
            <w:r w:rsidRPr="004760B4">
              <w:rPr>
                <w:rFonts w:eastAsia="SimSun" w:hint="eastAsia"/>
                <w:lang w:eastAsia="zh-CN"/>
              </w:rPr>
              <w:t>Service</w:t>
            </w:r>
            <w:proofErr w:type="spellEnd"/>
            <w:r w:rsidRPr="004760B4">
              <w:rPr>
                <w:rFonts w:eastAsia="SimSun"/>
                <w:lang w:eastAsia="en-GB"/>
              </w:rPr>
              <w:t xml:space="preserve"> emergency alert triggered by location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4760B4" w:rsidRDefault="004760B4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60B4">
              <w:rPr>
                <w:rFonts w:eastAsia="Times New Roman" w:cs="Arial"/>
                <w:szCs w:val="18"/>
                <w:lang w:eastAsia="ar-SA"/>
              </w:rPr>
              <w:t>Revised to S1-160436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4760B4" w:rsidRDefault="00E0173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760B4" w:rsidRPr="00E01737" w:rsidTr="00EA1B74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60B4" w:rsidRPr="003B66FB" w:rsidRDefault="004760B4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B66F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60B4" w:rsidRPr="003B66FB" w:rsidRDefault="00AF6443" w:rsidP="00E01737">
            <w:pPr>
              <w:snapToGrid w:val="0"/>
              <w:spacing w:after="0" w:line="240" w:lineRule="auto"/>
            </w:pPr>
            <w:hyperlink r:id="rId27" w:history="1">
              <w:r w:rsidR="004760B4" w:rsidRPr="003B66FB">
                <w:rPr>
                  <w:rStyle w:val="Hyperlink"/>
                  <w:rFonts w:cs="Arial"/>
                  <w:color w:val="auto"/>
                </w:rPr>
                <w:t>S1-160436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60B4" w:rsidRPr="003B66FB" w:rsidRDefault="004760B4" w:rsidP="00E01737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r w:rsidRPr="003B66FB">
              <w:rPr>
                <w:rFonts w:eastAsia="SimSun"/>
                <w:lang w:eastAsia="zh-CN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60B4" w:rsidRPr="003B66FB" w:rsidRDefault="004760B4" w:rsidP="00E0173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3B66FB">
              <w:rPr>
                <w:rFonts w:eastAsia="SimSun"/>
                <w:lang w:eastAsia="en-GB"/>
              </w:rPr>
              <w:t>MCService</w:t>
            </w:r>
            <w:proofErr w:type="spellEnd"/>
            <w:r w:rsidRPr="003B66FB">
              <w:rPr>
                <w:rFonts w:eastAsia="SimSun"/>
                <w:lang w:eastAsia="en-GB"/>
              </w:rPr>
              <w:t xml:space="preserve"> emergency alert triggered by location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60B4" w:rsidRPr="003B66FB" w:rsidRDefault="003B66FB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66F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B66FB" w:rsidRDefault="004760B4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66FB">
              <w:rPr>
                <w:rFonts w:eastAsia="Times New Roman" w:cs="Arial"/>
                <w:szCs w:val="18"/>
                <w:lang w:eastAsia="ar-SA"/>
              </w:rPr>
              <w:t>Revision of S1-160123.</w:t>
            </w:r>
          </w:p>
          <w:p w:rsidR="003B66FB" w:rsidRPr="003B66FB" w:rsidRDefault="003B66FB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3B66FB" w:rsidRDefault="003B66FB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4760B4" w:rsidRPr="003B66FB" w:rsidRDefault="003B66FB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3B66FB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777557" w:rsidRPr="00E01737" w:rsidTr="00EA1B74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77557" w:rsidRPr="00EA1B74" w:rsidRDefault="00777557" w:rsidP="00106E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A1B7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77557" w:rsidRPr="00EA1B74" w:rsidRDefault="00AF6443" w:rsidP="00106E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777557" w:rsidRPr="00EA1B7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S1-160124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77557" w:rsidRPr="00EA1B74" w:rsidRDefault="00777557" w:rsidP="00106E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1B74">
              <w:rPr>
                <w:rFonts w:eastAsia="SimSun" w:hint="eastAsia"/>
                <w:lang w:eastAsia="zh-CN"/>
              </w:rPr>
              <w:t>Huawei, TD-Tech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77557" w:rsidRPr="00EA1B74" w:rsidRDefault="00777557" w:rsidP="00106E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1B74">
              <w:rPr>
                <w:rFonts w:eastAsia="SimSun"/>
                <w:lang w:eastAsia="en-GB"/>
              </w:rPr>
              <w:t>Different combinations of video</w:t>
            </w:r>
            <w:r w:rsidRPr="00EA1B74">
              <w:rPr>
                <w:rFonts w:eastAsia="SimSun" w:hint="eastAsia"/>
                <w:lang w:eastAsia="en-GB"/>
              </w:rPr>
              <w:t>,</w:t>
            </w:r>
            <w:r w:rsidRPr="00EA1B74">
              <w:rPr>
                <w:rFonts w:eastAsia="SimSun"/>
                <w:lang w:eastAsia="en-GB"/>
              </w:rPr>
              <w:t xml:space="preserve"> </w:t>
            </w:r>
            <w:r w:rsidRPr="00EA1B74">
              <w:rPr>
                <w:rFonts w:eastAsia="SimSun" w:hint="eastAsia"/>
                <w:lang w:eastAsia="en-GB"/>
              </w:rPr>
              <w:t xml:space="preserve">Data </w:t>
            </w:r>
            <w:r w:rsidRPr="00EA1B74">
              <w:rPr>
                <w:rFonts w:eastAsia="SimSun"/>
                <w:lang w:eastAsia="en-GB"/>
              </w:rPr>
              <w:t>and voice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77557" w:rsidRPr="00EA1B74" w:rsidRDefault="00EA1B74" w:rsidP="00106E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430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77557" w:rsidRPr="00EA1B74" w:rsidRDefault="00777557" w:rsidP="00106E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1B74">
              <w:rPr>
                <w:rFonts w:eastAsia="Times New Roman" w:cs="Arial"/>
                <w:szCs w:val="18"/>
                <w:lang w:eastAsia="ar-SA"/>
              </w:rPr>
              <w:t>First two requirements to be merged into 430;</w:t>
            </w:r>
          </w:p>
          <w:p w:rsidR="00777557" w:rsidRPr="00EA1B74" w:rsidRDefault="00777557" w:rsidP="00106E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1B74">
              <w:rPr>
                <w:rFonts w:eastAsia="Times New Roman" w:cs="Arial"/>
                <w:szCs w:val="18"/>
                <w:lang w:eastAsia="ar-SA"/>
              </w:rPr>
              <w:t>3</w:t>
            </w:r>
            <w:r w:rsidRPr="00EA1B74">
              <w:rPr>
                <w:rFonts w:eastAsia="Times New Roman" w:cs="Arial"/>
                <w:szCs w:val="18"/>
                <w:vertAlign w:val="superscript"/>
                <w:lang w:eastAsia="ar-SA"/>
              </w:rPr>
              <w:t>rd</w:t>
            </w:r>
            <w:r w:rsidRPr="00EA1B74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EA1B74">
              <w:rPr>
                <w:rFonts w:eastAsia="Times New Roman" w:cs="Arial"/>
                <w:szCs w:val="18"/>
                <w:lang w:eastAsia="ar-SA"/>
              </w:rPr>
              <w:t>req</w:t>
            </w:r>
            <w:proofErr w:type="spellEnd"/>
            <w:r w:rsidRPr="00EA1B74">
              <w:rPr>
                <w:rFonts w:eastAsia="Times New Roman" w:cs="Arial"/>
                <w:szCs w:val="18"/>
                <w:lang w:eastAsia="ar-SA"/>
              </w:rPr>
              <w:t xml:space="preserve"> TBD;</w:t>
            </w:r>
          </w:p>
          <w:p w:rsidR="00507879" w:rsidRPr="00EA1B74" w:rsidRDefault="00507879" w:rsidP="00106E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1B74">
              <w:rPr>
                <w:rFonts w:eastAsia="Times New Roman" w:cs="Arial"/>
                <w:szCs w:val="18"/>
                <w:lang w:eastAsia="ar-SA"/>
              </w:rPr>
              <w:t>Opened and Merged into 0430</w:t>
            </w:r>
          </w:p>
        </w:tc>
      </w:tr>
      <w:tr w:rsidR="00E01737" w:rsidRPr="00E01737" w:rsidTr="007D3CF7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893A41" w:rsidRDefault="00E0173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93A4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893A41" w:rsidRDefault="00AF6443" w:rsidP="0077755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E01737" w:rsidRPr="00893A4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</w:t>
              </w:r>
              <w:r w:rsidR="00777557" w:rsidRPr="00893A4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446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893A41" w:rsidRDefault="0077755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3A41">
              <w:rPr>
                <w:rFonts w:eastAsia="SimSun"/>
                <w:lang w:eastAsia="zh-CN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893A41" w:rsidRDefault="0077755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3A41">
              <w:rPr>
                <w:rFonts w:eastAsia="SimSun"/>
                <w:lang w:eastAsia="en-GB"/>
              </w:rPr>
              <w:t xml:space="preserve">Combined </w:t>
            </w:r>
            <w:proofErr w:type="spellStart"/>
            <w:r w:rsidRPr="00893A41">
              <w:rPr>
                <w:rFonts w:eastAsia="SimSun"/>
                <w:lang w:eastAsia="en-GB"/>
              </w:rPr>
              <w:t>MCCoRe</w:t>
            </w:r>
            <w:proofErr w:type="spellEnd"/>
            <w:r w:rsidRPr="00893A41">
              <w:rPr>
                <w:rFonts w:eastAsia="SimSun"/>
                <w:lang w:eastAsia="en-GB"/>
              </w:rPr>
              <w:t xml:space="preserve"> Analysis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893A41" w:rsidRDefault="00893A41" w:rsidP="005666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3A41">
              <w:rPr>
                <w:rFonts w:eastAsia="Times New Roman" w:cs="Arial"/>
                <w:szCs w:val="18"/>
                <w:lang w:eastAsia="ar-SA"/>
              </w:rPr>
              <w:t>Revised to S1-160448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666EB" w:rsidRPr="00893A41" w:rsidRDefault="0077755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3A41">
              <w:rPr>
                <w:rFonts w:eastAsia="Times New Roman" w:cs="Arial"/>
                <w:szCs w:val="18"/>
                <w:lang w:eastAsia="ar-SA"/>
              </w:rPr>
              <w:t>Presented in Q4Day2</w:t>
            </w:r>
          </w:p>
        </w:tc>
      </w:tr>
      <w:tr w:rsidR="007D3CF7" w:rsidRPr="00E01737" w:rsidTr="007D3CF7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3CF7" w:rsidRPr="007D3CF7" w:rsidRDefault="007D3CF7" w:rsidP="007D3C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D3CF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3CF7" w:rsidRPr="007D3CF7" w:rsidRDefault="00AF6443" w:rsidP="007D3CF7">
            <w:pPr>
              <w:snapToGrid w:val="0"/>
              <w:spacing w:after="0" w:line="240" w:lineRule="auto"/>
            </w:pPr>
            <w:hyperlink r:id="rId30" w:history="1">
              <w:r w:rsidR="007D3CF7" w:rsidRPr="007D3CF7">
                <w:rPr>
                  <w:rStyle w:val="Hyperlink"/>
                  <w:rFonts w:cs="Arial"/>
                  <w:color w:val="auto"/>
                </w:rPr>
                <w:t>S1-160448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3CF7" w:rsidRPr="007D3CF7" w:rsidRDefault="007D3CF7" w:rsidP="007D3CF7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r w:rsidRPr="007D3CF7">
              <w:rPr>
                <w:rFonts w:eastAsia="SimSun"/>
                <w:lang w:eastAsia="zh-CN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3CF7" w:rsidRPr="007D3CF7" w:rsidRDefault="007D3CF7" w:rsidP="007D3CF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D3CF7">
              <w:rPr>
                <w:rFonts w:eastAsia="SimSun"/>
                <w:lang w:eastAsia="en-GB"/>
              </w:rPr>
              <w:t xml:space="preserve">Combined </w:t>
            </w:r>
            <w:proofErr w:type="spellStart"/>
            <w:r w:rsidRPr="007D3CF7">
              <w:rPr>
                <w:rFonts w:eastAsia="SimSun"/>
                <w:lang w:eastAsia="en-GB"/>
              </w:rPr>
              <w:t>MCCoRe</w:t>
            </w:r>
            <w:proofErr w:type="spellEnd"/>
            <w:r w:rsidRPr="007D3CF7">
              <w:rPr>
                <w:rFonts w:eastAsia="SimSun"/>
                <w:lang w:eastAsia="en-GB"/>
              </w:rPr>
              <w:t xml:space="preserve"> Analysis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3CF7" w:rsidRPr="007D3CF7" w:rsidRDefault="007D3CF7" w:rsidP="009B36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3CF7">
              <w:rPr>
                <w:rFonts w:eastAsia="Times New Roman" w:cs="Arial"/>
                <w:szCs w:val="18"/>
                <w:lang w:eastAsia="ar-SA"/>
              </w:rPr>
              <w:t>Revised to S1-16045</w:t>
            </w:r>
            <w:r w:rsidR="009B3668">
              <w:rPr>
                <w:rFonts w:eastAsia="Times New Roman" w:cs="Arial"/>
                <w:szCs w:val="18"/>
                <w:lang w:eastAsia="ar-SA"/>
              </w:rPr>
              <w:t>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3CF7" w:rsidRPr="007D3CF7" w:rsidRDefault="007D3CF7" w:rsidP="007D3C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3CF7">
              <w:rPr>
                <w:rFonts w:eastAsia="Times New Roman" w:cs="Arial"/>
                <w:i/>
                <w:szCs w:val="18"/>
                <w:lang w:eastAsia="ar-SA"/>
              </w:rPr>
              <w:t>Presented in Q4Day2</w:t>
            </w:r>
          </w:p>
          <w:p w:rsidR="007D3CF7" w:rsidRPr="007D3CF7" w:rsidRDefault="007D3CF7" w:rsidP="007D3C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3CF7">
              <w:rPr>
                <w:rFonts w:eastAsia="Times New Roman" w:cs="Arial"/>
                <w:szCs w:val="18"/>
                <w:lang w:eastAsia="ar-SA"/>
              </w:rPr>
              <w:t>Revision of S1-160446.</w:t>
            </w:r>
          </w:p>
        </w:tc>
      </w:tr>
      <w:tr w:rsidR="007D3CF7" w:rsidRPr="00E01737" w:rsidTr="00EB3C52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CF7" w:rsidRPr="007D3CF7" w:rsidRDefault="007D3CF7" w:rsidP="007D3C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D3CF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CF7" w:rsidRPr="007D3CF7" w:rsidRDefault="00AF6443" w:rsidP="009B3668">
            <w:pPr>
              <w:snapToGrid w:val="0"/>
              <w:spacing w:after="0" w:line="240" w:lineRule="auto"/>
            </w:pPr>
            <w:hyperlink r:id="rId31" w:history="1">
              <w:r w:rsidR="007D3CF7" w:rsidRPr="007D3CF7">
                <w:rPr>
                  <w:rStyle w:val="Hyperlink"/>
                  <w:rFonts w:cs="Arial"/>
                  <w:color w:val="auto"/>
                </w:rPr>
                <w:t>S1-16045</w:t>
              </w:r>
              <w:r w:rsidR="009B3668">
                <w:rPr>
                  <w:rStyle w:val="Hyperlink"/>
                  <w:rFonts w:cs="Arial"/>
                  <w:color w:val="auto"/>
                </w:rPr>
                <w:t>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CF7" w:rsidRPr="007D3CF7" w:rsidRDefault="007D3CF7" w:rsidP="007D3CF7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r w:rsidRPr="007D3CF7">
              <w:rPr>
                <w:rFonts w:eastAsia="SimSun"/>
                <w:lang w:eastAsia="zh-CN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CF7" w:rsidRPr="007D3CF7" w:rsidRDefault="007D3CF7" w:rsidP="007D3CF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D3CF7">
              <w:rPr>
                <w:rFonts w:eastAsia="SimSun"/>
                <w:lang w:eastAsia="en-GB"/>
              </w:rPr>
              <w:t xml:space="preserve">Combined </w:t>
            </w:r>
            <w:proofErr w:type="spellStart"/>
            <w:r w:rsidRPr="007D3CF7">
              <w:rPr>
                <w:rFonts w:eastAsia="SimSun"/>
                <w:lang w:eastAsia="en-GB"/>
              </w:rPr>
              <w:t>MCCoRe</w:t>
            </w:r>
            <w:proofErr w:type="spellEnd"/>
            <w:r w:rsidRPr="007D3CF7">
              <w:rPr>
                <w:rFonts w:eastAsia="SimSun"/>
                <w:lang w:eastAsia="en-GB"/>
              </w:rPr>
              <w:t xml:space="preserve"> Analysis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CF7" w:rsidRPr="007D3CF7" w:rsidRDefault="007D3CF7" w:rsidP="007D3C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CF7" w:rsidRPr="007D3CF7" w:rsidRDefault="007D3CF7" w:rsidP="007D3CF7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7D3CF7">
              <w:rPr>
                <w:rFonts w:eastAsia="Times New Roman" w:cs="Arial"/>
                <w:i/>
                <w:szCs w:val="18"/>
                <w:lang w:eastAsia="ar-SA"/>
              </w:rPr>
              <w:t>Presented in Q4Day2</w:t>
            </w:r>
          </w:p>
          <w:p w:rsidR="007D3CF7" w:rsidRDefault="007D3CF7" w:rsidP="007D3C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3CF7">
              <w:rPr>
                <w:rFonts w:eastAsia="Times New Roman" w:cs="Arial"/>
                <w:i/>
                <w:szCs w:val="18"/>
                <w:lang w:eastAsia="ar-SA"/>
              </w:rPr>
              <w:t>Revision of S1-160446.</w:t>
            </w:r>
          </w:p>
          <w:p w:rsidR="00A820B5" w:rsidRPr="007D3CF7" w:rsidRDefault="007D3CF7" w:rsidP="007D3C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3CF7">
              <w:rPr>
                <w:rFonts w:eastAsia="Times New Roman" w:cs="Arial"/>
                <w:szCs w:val="18"/>
                <w:lang w:eastAsia="ar-SA"/>
              </w:rPr>
              <w:t>Revision of S1-160448.</w:t>
            </w:r>
          </w:p>
        </w:tc>
      </w:tr>
      <w:tr w:rsidR="007D3CF7" w:rsidRPr="00E01737" w:rsidTr="00EB3C52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3CF7" w:rsidRPr="00EB3C52" w:rsidRDefault="007D3CF7" w:rsidP="007D3C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B3C5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3CF7" w:rsidRPr="00EB3C52" w:rsidRDefault="007D3CF7" w:rsidP="007D3CF7">
            <w:pPr>
              <w:snapToGrid w:val="0"/>
              <w:spacing w:after="0" w:line="240" w:lineRule="auto"/>
            </w:pPr>
            <w:r w:rsidRPr="00EB3C52">
              <w:rPr>
                <w:rFonts w:cs="Arial"/>
              </w:rPr>
              <w:t>S1-160456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3CF7" w:rsidRPr="00EB3C52" w:rsidRDefault="007D3CF7" w:rsidP="007D3CF7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r w:rsidRPr="00EB3C52">
              <w:rPr>
                <w:rFonts w:eastAsia="SimSun"/>
                <w:lang w:eastAsia="zh-CN"/>
              </w:rPr>
              <w:t>USDOC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3CF7" w:rsidRPr="00EB3C52" w:rsidRDefault="007D3CF7" w:rsidP="007D3CF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B3C52">
              <w:rPr>
                <w:rFonts w:eastAsia="SimSun"/>
                <w:lang w:eastAsia="en-GB"/>
              </w:rPr>
              <w:t xml:space="preserve">Floor control for </w:t>
            </w:r>
            <w:proofErr w:type="spellStart"/>
            <w:r w:rsidRPr="00EB3C52">
              <w:rPr>
                <w:rFonts w:eastAsia="SimSun"/>
                <w:lang w:eastAsia="en-GB"/>
              </w:rPr>
              <w:t>MCCoRe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3CF7" w:rsidRPr="00EB3C52" w:rsidRDefault="00EB3C52" w:rsidP="007D3C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3C5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3CF7" w:rsidRPr="00EB3C52" w:rsidRDefault="00C957EF" w:rsidP="007D3C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3C52">
              <w:rPr>
                <w:rFonts w:eastAsia="Times New Roman" w:cs="Arial"/>
                <w:i/>
                <w:szCs w:val="18"/>
                <w:lang w:eastAsia="ar-SA"/>
              </w:rPr>
              <w:t>Outcome</w:t>
            </w:r>
            <w:r w:rsidRPr="00EB3C52">
              <w:rPr>
                <w:rFonts w:eastAsia="Times New Roman" w:cs="Arial"/>
                <w:szCs w:val="18"/>
                <w:lang w:eastAsia="ar-SA"/>
              </w:rPr>
              <w:t xml:space="preserve"> of offline discussion</w:t>
            </w:r>
            <w:r w:rsidR="00EB3C52">
              <w:rPr>
                <w:rFonts w:eastAsia="Times New Roman" w:cs="Arial"/>
                <w:szCs w:val="18"/>
                <w:lang w:eastAsia="ar-SA"/>
              </w:rPr>
              <w:t xml:space="preserve"> (Day 3)</w:t>
            </w:r>
          </w:p>
        </w:tc>
      </w:tr>
      <w:tr w:rsidR="00C957EF" w:rsidRPr="00E01737" w:rsidTr="00AF1C91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7EF" w:rsidRPr="00893A41" w:rsidRDefault="00C957EF" w:rsidP="00AF1C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93A41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7EF" w:rsidRPr="00893A41" w:rsidRDefault="00C957EF" w:rsidP="00AF1C91">
            <w:pPr>
              <w:snapToGrid w:val="0"/>
              <w:spacing w:after="0" w:line="240" w:lineRule="auto"/>
            </w:pPr>
            <w:r>
              <w:rPr>
                <w:rFonts w:cs="Arial"/>
              </w:rPr>
              <w:t>S1-160457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7EF" w:rsidRPr="00893A41" w:rsidRDefault="00C957EF" w:rsidP="00AF1C91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USDOC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7EF" w:rsidRPr="00893A41" w:rsidRDefault="00C957EF" w:rsidP="00AF1C9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 xml:space="preserve">Override for </w:t>
            </w:r>
            <w:proofErr w:type="spellStart"/>
            <w:r>
              <w:rPr>
                <w:rFonts w:eastAsia="SimSun"/>
                <w:lang w:eastAsia="en-GB"/>
              </w:rPr>
              <w:t>MCCoRe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7EF" w:rsidRPr="00893A41" w:rsidRDefault="00C957EF" w:rsidP="00AF1C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7EF" w:rsidRDefault="009B3F61" w:rsidP="00AF1C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3F61">
              <w:rPr>
                <w:rFonts w:eastAsia="Times New Roman" w:cs="Arial"/>
                <w:i/>
                <w:szCs w:val="18"/>
                <w:lang w:eastAsia="ar-SA"/>
              </w:rPr>
              <w:t>Outcome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="00C957EF">
              <w:rPr>
                <w:rFonts w:eastAsia="Times New Roman" w:cs="Arial"/>
                <w:szCs w:val="18"/>
                <w:lang w:eastAsia="ar-SA"/>
              </w:rPr>
              <w:t>of offline discussion</w:t>
            </w:r>
            <w:r w:rsidR="00EB3C52">
              <w:rPr>
                <w:rFonts w:eastAsia="Times New Roman" w:cs="Arial"/>
                <w:szCs w:val="18"/>
                <w:lang w:eastAsia="ar-SA"/>
              </w:rPr>
              <w:t xml:space="preserve"> (Day 3)</w:t>
            </w:r>
          </w:p>
          <w:p w:rsidR="00EB3C52" w:rsidRPr="00893A41" w:rsidRDefault="00EB3C52" w:rsidP="00AF1C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Left open;</w:t>
            </w:r>
          </w:p>
        </w:tc>
      </w:tr>
      <w:tr w:rsidR="00292796" w:rsidRPr="00E01737" w:rsidTr="00890AE7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796" w:rsidRPr="00893A41" w:rsidRDefault="00292796" w:rsidP="00AF1C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93A4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796" w:rsidRPr="00893A41" w:rsidRDefault="00292796" w:rsidP="00AF1C91">
            <w:pPr>
              <w:snapToGrid w:val="0"/>
              <w:spacing w:after="0" w:line="240" w:lineRule="auto"/>
            </w:pPr>
            <w:r>
              <w:rPr>
                <w:rFonts w:cs="Arial"/>
              </w:rPr>
              <w:t>S1-160344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796" w:rsidRPr="00893A41" w:rsidRDefault="00292796" w:rsidP="00AF1C91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USDOC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796" w:rsidRPr="00893A41" w:rsidRDefault="00292796" w:rsidP="00AF1C9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 xml:space="preserve">Call Termination for </w:t>
            </w:r>
            <w:proofErr w:type="spellStart"/>
            <w:r>
              <w:rPr>
                <w:rFonts w:eastAsia="SimSun"/>
                <w:lang w:eastAsia="en-GB"/>
              </w:rPr>
              <w:t>MCCoRe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796" w:rsidRPr="00893A41" w:rsidRDefault="00292796" w:rsidP="00AF1C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796" w:rsidRDefault="00292796" w:rsidP="00AF1C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3F61">
              <w:rPr>
                <w:rFonts w:eastAsia="Times New Roman" w:cs="Arial"/>
                <w:i/>
                <w:szCs w:val="18"/>
                <w:lang w:eastAsia="ar-SA"/>
              </w:rPr>
              <w:t>Outcome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of offline discussion</w:t>
            </w:r>
            <w:r w:rsidR="00EB3C52">
              <w:rPr>
                <w:rFonts w:eastAsia="Times New Roman" w:cs="Arial"/>
                <w:szCs w:val="18"/>
                <w:lang w:eastAsia="ar-SA"/>
              </w:rPr>
              <w:t xml:space="preserve"> (Day 3)</w:t>
            </w:r>
          </w:p>
          <w:p w:rsidR="009336AC" w:rsidRPr="00893A41" w:rsidRDefault="009336AC" w:rsidP="00AF1C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Left open;</w:t>
            </w:r>
          </w:p>
        </w:tc>
      </w:tr>
      <w:tr w:rsidR="007D3CF7" w:rsidRPr="00E01737" w:rsidTr="00890AE7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3CF7" w:rsidRPr="00890AE7" w:rsidRDefault="007D3CF7" w:rsidP="007D3C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90AE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3CF7" w:rsidRPr="00890AE7" w:rsidRDefault="00292796" w:rsidP="007D3CF7">
            <w:pPr>
              <w:snapToGrid w:val="0"/>
              <w:spacing w:after="0" w:line="240" w:lineRule="auto"/>
            </w:pPr>
            <w:r w:rsidRPr="00890AE7">
              <w:rPr>
                <w:rFonts w:cs="Arial"/>
              </w:rPr>
              <w:t>S1-160463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3CF7" w:rsidRPr="00890AE7" w:rsidRDefault="00292796" w:rsidP="007D3CF7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r w:rsidRPr="00890AE7">
              <w:rPr>
                <w:rFonts w:eastAsia="SimSun"/>
                <w:lang w:eastAsia="zh-CN"/>
              </w:rPr>
              <w:t>Motorola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3CF7" w:rsidRPr="00890AE7" w:rsidRDefault="00292796" w:rsidP="007D3CF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890AE7">
              <w:rPr>
                <w:rFonts w:eastAsia="SimSun"/>
                <w:lang w:eastAsia="en-GB"/>
              </w:rPr>
              <w:t xml:space="preserve">Definitions </w:t>
            </w:r>
            <w:r w:rsidR="007D3CF7" w:rsidRPr="00890AE7">
              <w:rPr>
                <w:rFonts w:eastAsia="SimSun"/>
                <w:lang w:eastAsia="en-GB"/>
              </w:rPr>
              <w:t xml:space="preserve">for </w:t>
            </w:r>
            <w:proofErr w:type="spellStart"/>
            <w:r w:rsidR="007D3CF7" w:rsidRPr="00890AE7">
              <w:rPr>
                <w:rFonts w:eastAsia="SimSun"/>
                <w:lang w:eastAsia="en-GB"/>
              </w:rPr>
              <w:t>MCCoRe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3CF7" w:rsidRPr="00890AE7" w:rsidRDefault="00890AE7" w:rsidP="007D3C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0AE7">
              <w:rPr>
                <w:rFonts w:eastAsia="Times New Roman" w:cs="Arial"/>
                <w:szCs w:val="18"/>
                <w:lang w:eastAsia="ar-SA"/>
              </w:rPr>
              <w:t>Revised to S1-160464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3CF7" w:rsidRPr="00890AE7" w:rsidRDefault="009B3F61" w:rsidP="007D3C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0AE7">
              <w:rPr>
                <w:rFonts w:eastAsia="Times New Roman" w:cs="Arial"/>
                <w:i/>
                <w:szCs w:val="18"/>
                <w:lang w:eastAsia="ar-SA"/>
              </w:rPr>
              <w:t>Outcome</w:t>
            </w:r>
            <w:r w:rsidRPr="00890AE7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="00C957EF" w:rsidRPr="00890AE7">
              <w:rPr>
                <w:rFonts w:eastAsia="Times New Roman" w:cs="Arial"/>
                <w:szCs w:val="18"/>
                <w:lang w:eastAsia="ar-SA"/>
              </w:rPr>
              <w:t>of offline discussion</w:t>
            </w:r>
            <w:r w:rsidR="00EB3C52">
              <w:rPr>
                <w:rFonts w:eastAsia="Times New Roman" w:cs="Arial"/>
                <w:szCs w:val="18"/>
                <w:lang w:eastAsia="ar-SA"/>
              </w:rPr>
              <w:t xml:space="preserve"> (Day 3)</w:t>
            </w:r>
          </w:p>
        </w:tc>
      </w:tr>
      <w:tr w:rsidR="00890AE7" w:rsidRPr="00E01737" w:rsidTr="00890AE7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E7" w:rsidRPr="00890AE7" w:rsidRDefault="00890AE7" w:rsidP="007D3C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90AE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E7" w:rsidRPr="00890AE7" w:rsidRDefault="00AF6443" w:rsidP="007D3CF7">
            <w:pPr>
              <w:snapToGrid w:val="0"/>
              <w:spacing w:after="0" w:line="240" w:lineRule="auto"/>
              <w:rPr>
                <w:rFonts w:cs="Arial"/>
              </w:rPr>
            </w:pPr>
            <w:hyperlink r:id="rId32" w:history="1">
              <w:r w:rsidR="00890AE7" w:rsidRPr="00890AE7">
                <w:rPr>
                  <w:rStyle w:val="Hyperlink"/>
                  <w:rFonts w:cs="Arial"/>
                  <w:color w:val="auto"/>
                </w:rPr>
                <w:t>S1-160464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E7" w:rsidRPr="00890AE7" w:rsidRDefault="00890AE7" w:rsidP="007D3CF7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r w:rsidRPr="00890AE7">
              <w:rPr>
                <w:rFonts w:eastAsia="SimSun"/>
                <w:lang w:eastAsia="zh-CN"/>
              </w:rPr>
              <w:t>Motorola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E7" w:rsidRPr="00890AE7" w:rsidRDefault="00890AE7" w:rsidP="007D3CF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890AE7">
              <w:rPr>
                <w:rFonts w:eastAsia="SimSun"/>
                <w:lang w:eastAsia="en-GB"/>
              </w:rPr>
              <w:t xml:space="preserve">Definitions for </w:t>
            </w:r>
            <w:proofErr w:type="spellStart"/>
            <w:r w:rsidRPr="00890AE7">
              <w:rPr>
                <w:rFonts w:eastAsia="SimSun"/>
                <w:lang w:eastAsia="en-GB"/>
              </w:rPr>
              <w:t>MCCoRe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E7" w:rsidRPr="00890AE7" w:rsidRDefault="00890AE7" w:rsidP="007D3C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E7" w:rsidRDefault="00890AE7" w:rsidP="007D3C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0AE7">
              <w:rPr>
                <w:rFonts w:eastAsia="Times New Roman" w:cs="Arial"/>
                <w:i/>
                <w:szCs w:val="18"/>
                <w:lang w:eastAsia="ar-SA"/>
              </w:rPr>
              <w:t>Outcome of offline discussion</w:t>
            </w:r>
            <w:r w:rsidR="00EB3C52">
              <w:rPr>
                <w:rFonts w:eastAsia="Times New Roman" w:cs="Arial"/>
                <w:i/>
                <w:szCs w:val="18"/>
                <w:lang w:eastAsia="ar-SA"/>
              </w:rPr>
              <w:t xml:space="preserve"> </w:t>
            </w:r>
            <w:r w:rsidR="00EB3C52">
              <w:rPr>
                <w:rFonts w:eastAsia="Times New Roman" w:cs="Arial"/>
                <w:szCs w:val="18"/>
                <w:lang w:eastAsia="ar-SA"/>
              </w:rPr>
              <w:t>(Day 3)</w:t>
            </w:r>
          </w:p>
          <w:p w:rsidR="00890AE7" w:rsidRPr="00890AE7" w:rsidRDefault="00890AE7" w:rsidP="007D3C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0AE7">
              <w:rPr>
                <w:rFonts w:eastAsia="Times New Roman" w:cs="Arial"/>
                <w:szCs w:val="18"/>
                <w:lang w:eastAsia="ar-SA"/>
              </w:rPr>
              <w:t>Revision of S1-160463.</w:t>
            </w:r>
          </w:p>
        </w:tc>
      </w:tr>
      <w:tr w:rsidR="00893A41" w:rsidRPr="00E01737" w:rsidTr="007D3CF7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93A41" w:rsidRPr="007D3CF7" w:rsidRDefault="00893A41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D3CF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93A41" w:rsidRPr="007D3CF7" w:rsidRDefault="00AF6443" w:rsidP="00106EAF">
            <w:pPr>
              <w:snapToGrid w:val="0"/>
              <w:spacing w:after="0" w:line="240" w:lineRule="auto"/>
            </w:pPr>
            <w:hyperlink r:id="rId33" w:history="1">
              <w:r w:rsidR="00893A41" w:rsidRPr="007D3CF7">
                <w:rPr>
                  <w:rStyle w:val="Hyperlink"/>
                  <w:rFonts w:cs="Arial"/>
                  <w:color w:val="auto"/>
                </w:rPr>
                <w:t>S1-16044</w:t>
              </w:r>
              <w:r w:rsidR="00106EAF" w:rsidRPr="007D3CF7">
                <w:rPr>
                  <w:rStyle w:val="Hyperlink"/>
                  <w:rFonts w:cs="Arial"/>
                  <w:color w:val="auto"/>
                </w:rPr>
                <w:t>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93A41" w:rsidRPr="007D3CF7" w:rsidRDefault="00893A41" w:rsidP="00E01737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r w:rsidRPr="007D3CF7">
              <w:rPr>
                <w:rFonts w:eastAsia="SimSun"/>
                <w:lang w:eastAsia="zh-CN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93A41" w:rsidRPr="007D3CF7" w:rsidRDefault="00106EAF" w:rsidP="00E0173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D3CF7">
              <w:rPr>
                <w:rFonts w:eastAsia="SimSun"/>
                <w:lang w:eastAsia="en-GB"/>
              </w:rPr>
              <w:t>TS 22.280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93A41" w:rsidRPr="007D3CF7" w:rsidRDefault="007D3CF7" w:rsidP="005666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3CF7">
              <w:rPr>
                <w:rFonts w:eastAsia="Times New Roman" w:cs="Arial"/>
                <w:szCs w:val="18"/>
                <w:lang w:eastAsia="ar-SA"/>
              </w:rPr>
              <w:t>Revised to S1-160455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93A41" w:rsidRPr="007D3CF7" w:rsidRDefault="00106EAF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3CF7">
              <w:rPr>
                <w:rFonts w:eastAsia="Times New Roman" w:cs="Arial"/>
                <w:szCs w:val="18"/>
                <w:lang w:eastAsia="ar-SA"/>
              </w:rPr>
              <w:t>Assigned in Q4Day2</w:t>
            </w:r>
          </w:p>
        </w:tc>
      </w:tr>
      <w:tr w:rsidR="007D3CF7" w:rsidRPr="00E01737" w:rsidTr="007D3CF7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CF7" w:rsidRPr="007D3CF7" w:rsidRDefault="007D3CF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D3CF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CF7" w:rsidRPr="007D3CF7" w:rsidRDefault="00AF6443" w:rsidP="00106EAF">
            <w:pPr>
              <w:snapToGrid w:val="0"/>
              <w:spacing w:after="0" w:line="240" w:lineRule="auto"/>
            </w:pPr>
            <w:hyperlink r:id="rId34" w:history="1">
              <w:r w:rsidR="007D3CF7" w:rsidRPr="007D3CF7">
                <w:rPr>
                  <w:rStyle w:val="Hyperlink"/>
                  <w:rFonts w:cs="Arial"/>
                  <w:color w:val="auto"/>
                </w:rPr>
                <w:t>S1-160455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CF7" w:rsidRPr="007D3CF7" w:rsidRDefault="007D3CF7" w:rsidP="00E01737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r w:rsidRPr="007D3CF7">
              <w:rPr>
                <w:rFonts w:eastAsia="SimSun"/>
                <w:lang w:eastAsia="zh-CN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CF7" w:rsidRPr="007D3CF7" w:rsidRDefault="007D3CF7" w:rsidP="00E0173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D3CF7">
              <w:rPr>
                <w:rFonts w:eastAsia="SimSun"/>
                <w:lang w:eastAsia="en-GB"/>
              </w:rPr>
              <w:t>TS 22.280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CF7" w:rsidRPr="007D3CF7" w:rsidRDefault="007D3CF7" w:rsidP="005666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CF7" w:rsidRDefault="007D3CF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3CF7">
              <w:rPr>
                <w:rFonts w:eastAsia="Times New Roman" w:cs="Arial"/>
                <w:i/>
                <w:szCs w:val="18"/>
                <w:lang w:eastAsia="ar-SA"/>
              </w:rPr>
              <w:t>Assigned in Q</w:t>
            </w:r>
            <w:r w:rsidR="00890AE7">
              <w:rPr>
                <w:rFonts w:eastAsia="Times New Roman" w:cs="Arial"/>
                <w:i/>
                <w:szCs w:val="18"/>
                <w:lang w:eastAsia="ar-SA"/>
              </w:rPr>
              <w:t>3</w:t>
            </w:r>
            <w:r w:rsidRPr="007D3CF7">
              <w:rPr>
                <w:rFonts w:eastAsia="Times New Roman" w:cs="Arial"/>
                <w:i/>
                <w:szCs w:val="18"/>
                <w:lang w:eastAsia="ar-SA"/>
              </w:rPr>
              <w:t>Day</w:t>
            </w:r>
            <w:r w:rsidR="00890AE7">
              <w:rPr>
                <w:rFonts w:eastAsia="Times New Roman" w:cs="Arial"/>
                <w:i/>
                <w:szCs w:val="18"/>
                <w:lang w:eastAsia="ar-SA"/>
              </w:rPr>
              <w:t>3</w:t>
            </w:r>
          </w:p>
          <w:p w:rsidR="007D3CF7" w:rsidRPr="007D3CF7" w:rsidRDefault="007D3CF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3CF7">
              <w:rPr>
                <w:rFonts w:eastAsia="Times New Roman" w:cs="Arial"/>
                <w:szCs w:val="18"/>
                <w:lang w:eastAsia="ar-SA"/>
              </w:rPr>
              <w:t>Revision of S1-160449.</w:t>
            </w:r>
          </w:p>
        </w:tc>
      </w:tr>
      <w:tr w:rsidR="009A34DA" w:rsidRPr="00B04844" w:rsidTr="006D6BCC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9A34DA" w:rsidRPr="00F45489" w:rsidRDefault="009A34DA" w:rsidP="009A34DA">
            <w:pPr>
              <w:pStyle w:val="Heading3"/>
            </w:pPr>
            <w:r>
              <w:t xml:space="preserve">Mission Critical drafting session information (includes </w:t>
            </w:r>
            <w:proofErr w:type="spellStart"/>
            <w:r>
              <w:t>MCCore</w:t>
            </w:r>
            <w:proofErr w:type="spellEnd"/>
            <w:r>
              <w:t xml:space="preserve">, MCPTT-R, </w:t>
            </w:r>
            <w:proofErr w:type="spellStart"/>
            <w:r>
              <w:t>MCVideo</w:t>
            </w:r>
            <w:proofErr w:type="spellEnd"/>
            <w:r>
              <w:t xml:space="preserve">, and </w:t>
            </w:r>
            <w:proofErr w:type="spellStart"/>
            <w:r>
              <w:t>MCData</w:t>
            </w:r>
            <w:proofErr w:type="spellEnd"/>
            <w:r>
              <w:t xml:space="preserve">) and </w:t>
            </w:r>
            <w:proofErr w:type="spellStart"/>
            <w:r>
              <w:t>MCCore</w:t>
            </w:r>
            <w:proofErr w:type="spellEnd"/>
            <w:r>
              <w:rPr>
                <w:lang w:eastAsia="zh-CN"/>
              </w:rPr>
              <w:t xml:space="preserve"> output</w:t>
            </w:r>
          </w:p>
        </w:tc>
      </w:tr>
      <w:tr w:rsidR="009A34DA" w:rsidRPr="003F5C40" w:rsidTr="006D6BCC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34DA" w:rsidRPr="006D6BCC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6BC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34DA" w:rsidRPr="006D6BCC" w:rsidRDefault="00AF6443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F3421F" w:rsidRPr="006D6BC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S1-160274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34DA" w:rsidRPr="006D6BCC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6BC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34DA" w:rsidRPr="006D6BCC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6BCC">
              <w:rPr>
                <w:rFonts w:eastAsia="Times New Roman" w:cs="Arial"/>
                <w:szCs w:val="18"/>
                <w:lang w:eastAsia="ar-SA"/>
              </w:rPr>
              <w:t>Mission Critical drafting agenda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34DA" w:rsidRPr="006D6BCC" w:rsidRDefault="006D6BCC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6BC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D6BCC" w:rsidRDefault="006D6BCC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7" w:name="_GoBack"/>
            <w:bookmarkEnd w:id="7"/>
          </w:p>
          <w:p w:rsidR="0069594A" w:rsidRPr="006D6BCC" w:rsidRDefault="006D6BCC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6D6BCC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9A34DA" w:rsidRPr="003F5C40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A75C05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3F5C40" w:rsidRDefault="00AF6443" w:rsidP="00F342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9A34DA" w:rsidRPr="008A7BA6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S1-16027</w:t>
              </w:r>
              <w:r w:rsidR="00F3421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E01737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C4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E01737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Mission Critical drafting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A75C05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4A" w:rsidRPr="00D66563" w:rsidRDefault="0069594A" w:rsidP="00D66563">
            <w:pPr>
              <w:snapToGrid w:val="0"/>
              <w:spacing w:after="0" w:line="240" w:lineRule="auto"/>
              <w:rPr>
                <w:rFonts w:eastAsia="Times New Roman" w:cs="Arial"/>
                <w:color w:val="FF0000"/>
                <w:szCs w:val="18"/>
                <w:lang w:eastAsia="ar-SA"/>
              </w:rPr>
            </w:pPr>
          </w:p>
        </w:tc>
      </w:tr>
      <w:tr w:rsidR="009A34DA" w:rsidRPr="003F5C40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A75C05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3F5C40" w:rsidRDefault="00AF6443" w:rsidP="00E416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9A34DA" w:rsidRPr="008A7BA6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S1-16025</w:t>
              </w:r>
              <w:r w:rsidR="00E4164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E01737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C40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E01737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TS22.280v0.1.0 to include agreements at this meeting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A75C05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E01737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A34DA" w:rsidRPr="003F5C40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A75C05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3F5C40" w:rsidRDefault="00AF6443" w:rsidP="00E416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history="1">
              <w:r w:rsidR="009A34DA" w:rsidRPr="008A7BA6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S1-16025</w:t>
              </w:r>
              <w:r w:rsidR="00E4164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E01737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C40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E01737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Cover page for TS22.280v0.1.0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A75C05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E01737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7116B6" w:rsidRPr="00B04844" w:rsidTr="009A34DA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116B6" w:rsidRDefault="007116B6" w:rsidP="007116B6">
            <w:pPr>
              <w:pStyle w:val="Heading2"/>
            </w:pPr>
            <w:r>
              <w:t xml:space="preserve">MCPTT-R: </w:t>
            </w:r>
            <w:r>
              <w:rPr>
                <w:bCs/>
                <w:lang w:val="en-US"/>
              </w:rPr>
              <w:t xml:space="preserve">Mission Critical Push to Talk over LTE Realignment </w:t>
            </w:r>
            <w:r>
              <w:t>[</w:t>
            </w:r>
            <w:r w:rsidRPr="00620F74">
              <w:rPr>
                <w:bCs/>
              </w:rPr>
              <w:t>SP-150</w:t>
            </w:r>
            <w:r>
              <w:rPr>
                <w:bCs/>
              </w:rPr>
              <w:t>82</w:t>
            </w:r>
            <w:r w:rsidRPr="00620F74">
              <w:rPr>
                <w:bCs/>
              </w:rPr>
              <w:t>1</w:t>
            </w:r>
            <w:r>
              <w:rPr>
                <w:bCs/>
              </w:rPr>
              <w:t>]</w:t>
            </w:r>
          </w:p>
        </w:tc>
      </w:tr>
      <w:tr w:rsidR="007116B6" w:rsidRPr="00437768" w:rsidTr="009A34DA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116B6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116B6" w:rsidRPr="00BC469F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7116B6" w:rsidRPr="00F65EAB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F65EAB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 date: SA#71 (03/2016)</w:t>
            </w:r>
          </w:p>
          <w:p w:rsidR="007116B6" w:rsidRPr="00F65EAB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F65EAB"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F65EAB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F65EAB">
              <w:rPr>
                <w:rFonts w:eastAsia="Arial Unicode MS" w:cs="Arial"/>
                <w:szCs w:val="18"/>
                <w:lang w:val="fr-FR" w:eastAsia="ar-SA"/>
              </w:rPr>
              <w:t>: 0%</w:t>
            </w:r>
          </w:p>
          <w:p w:rsidR="007116B6" w:rsidRPr="00F65EAB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E01737" w:rsidRPr="00E01737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745F63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AF6443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9" w:history="1">
              <w:r w:rsidR="00E01737" w:rsidRPr="009A34DA">
                <w:rPr>
                  <w:rStyle w:val="Hyperlink"/>
                  <w:rFonts w:cs="Arial"/>
                  <w:color w:val="auto"/>
                </w:rPr>
                <w:t>S1-160012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745F63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eastAsia="ar-SA"/>
              </w:rPr>
              <w:t>US Department of Commerce (SA1 MCPTT-R Rapporteur)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B76570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eastAsia="ar-SA"/>
              </w:rPr>
              <w:t>CR22.179v13.3.0: Mission Critical Push to Talk over LTE Realignment (MCPTT-R)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9A34DA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eastAsia="ar-SA"/>
              </w:rPr>
              <w:t>Revised to S1-160313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B76570" w:rsidP="00B765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val="fr-FR" w:eastAsia="ar-SA"/>
              </w:rPr>
              <w:t xml:space="preserve">WI code </w:t>
            </w:r>
            <w:r w:rsidRPr="009A34DA">
              <w:rPr>
                <w:noProof/>
              </w:rPr>
              <w:t>MCImp-MCPTTR</w:t>
            </w:r>
            <w:r w:rsidRPr="009A34DA">
              <w:rPr>
                <w:rFonts w:eastAsia="Times New Roman" w:cs="Arial"/>
                <w:szCs w:val="18"/>
                <w:lang w:val="fr-FR" w:eastAsia="ar-SA"/>
              </w:rPr>
              <w:t xml:space="preserve"> Rel-14 CR0036R- Cat C</w:t>
            </w:r>
          </w:p>
        </w:tc>
      </w:tr>
      <w:tr w:rsidR="009A34DA" w:rsidRPr="00E01737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9A34DA" w:rsidRDefault="009A34DA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9A34DA" w:rsidRDefault="00AF6443" w:rsidP="00E01737">
            <w:pPr>
              <w:snapToGrid w:val="0"/>
              <w:spacing w:after="0" w:line="240" w:lineRule="auto"/>
            </w:pPr>
            <w:hyperlink r:id="rId40" w:history="1">
              <w:r w:rsidR="009A34DA" w:rsidRPr="009A34DA">
                <w:rPr>
                  <w:rStyle w:val="Hyperlink"/>
                  <w:rFonts w:cs="Arial"/>
                  <w:color w:val="auto"/>
                </w:rPr>
                <w:t>S1-160313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9A34DA" w:rsidRDefault="009A34DA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eastAsia="ar-SA"/>
              </w:rPr>
              <w:t>US Department of Commerce (SA1 MCPTT-R Rapporteur)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9A34DA" w:rsidRDefault="009A34DA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eastAsia="ar-SA"/>
              </w:rPr>
              <w:t>CR22.179v13.3.0: Mission Critical Push to Talk over LTE Realignment (MCPTT-R)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9A34DA" w:rsidRDefault="009A34DA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Default="009A34DA" w:rsidP="00B765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A34DA">
              <w:rPr>
                <w:rFonts w:eastAsia="Times New Roman" w:cs="Arial"/>
                <w:i/>
                <w:szCs w:val="18"/>
                <w:lang w:val="fr-FR" w:eastAsia="ar-SA"/>
              </w:rPr>
              <w:t xml:space="preserve">WI code </w:t>
            </w:r>
            <w:r w:rsidRPr="009A34DA">
              <w:rPr>
                <w:i/>
                <w:noProof/>
              </w:rPr>
              <w:t>MCImp-MCPTTR</w:t>
            </w:r>
            <w:r w:rsidRPr="009A34DA">
              <w:rPr>
                <w:rFonts w:eastAsia="Times New Roman" w:cs="Arial"/>
                <w:i/>
                <w:szCs w:val="18"/>
                <w:lang w:val="fr-FR" w:eastAsia="ar-SA"/>
              </w:rPr>
              <w:t xml:space="preserve"> Rel-14 CR0036R- Cat C</w:t>
            </w:r>
          </w:p>
          <w:p w:rsidR="009A34DA" w:rsidRPr="009A34DA" w:rsidRDefault="009A34DA" w:rsidP="00B765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A34DA">
              <w:rPr>
                <w:rFonts w:eastAsia="Times New Roman" w:cs="Arial"/>
                <w:szCs w:val="18"/>
                <w:lang w:val="fr-FR" w:eastAsia="ar-SA"/>
              </w:rPr>
              <w:t>Revision</w:t>
            </w:r>
            <w:proofErr w:type="spellEnd"/>
            <w:r w:rsidRPr="009A34DA">
              <w:rPr>
                <w:rFonts w:eastAsia="Times New Roman" w:cs="Arial"/>
                <w:szCs w:val="18"/>
                <w:lang w:val="fr-FR" w:eastAsia="ar-SA"/>
              </w:rPr>
              <w:t xml:space="preserve"> of S1-160012.</w:t>
            </w:r>
          </w:p>
        </w:tc>
      </w:tr>
      <w:tr w:rsidR="007116B6" w:rsidRPr="00B04844" w:rsidTr="009A34DA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116B6" w:rsidRDefault="00BE20C8" w:rsidP="00D810A0">
            <w:pPr>
              <w:pStyle w:val="Heading2"/>
            </w:pPr>
            <w:proofErr w:type="spellStart"/>
            <w:r>
              <w:t>MCVideo</w:t>
            </w:r>
            <w:proofErr w:type="spellEnd"/>
            <w:r w:rsidR="007116B6">
              <w:t xml:space="preserve">: </w:t>
            </w:r>
            <w:r>
              <w:rPr>
                <w:bCs/>
                <w:lang w:val="en-US"/>
              </w:rPr>
              <w:t>Mission Critical Video over LTE</w:t>
            </w:r>
            <w:r w:rsidR="007116B6">
              <w:t xml:space="preserve"> [</w:t>
            </w:r>
            <w:r w:rsidR="007116B6" w:rsidRPr="00620F74">
              <w:rPr>
                <w:bCs/>
              </w:rPr>
              <w:t>SP-150</w:t>
            </w:r>
            <w:r w:rsidR="00D810A0">
              <w:rPr>
                <w:bCs/>
              </w:rPr>
              <w:t>849</w:t>
            </w:r>
            <w:r w:rsidR="007116B6">
              <w:rPr>
                <w:bCs/>
              </w:rPr>
              <w:t>]</w:t>
            </w:r>
          </w:p>
        </w:tc>
      </w:tr>
      <w:tr w:rsidR="007116B6" w:rsidRPr="00B04844" w:rsidTr="00D86ACC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116B6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116B6" w:rsidRPr="00BC469F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7116B6" w:rsidRPr="00F45489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Latest draft:</w:t>
            </w:r>
            <w:r w:rsidR="00BE20C8">
              <w:rPr>
                <w:rFonts w:eastAsia="Arial Unicode MS" w:cs="Arial"/>
                <w:szCs w:val="18"/>
                <w:lang w:eastAsia="ar-SA"/>
              </w:rPr>
              <w:t xml:space="preserve"> TS 22.281</w:t>
            </w:r>
            <w:r w:rsidR="001D2C81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="00BE20C8">
              <w:rPr>
                <w:rFonts w:eastAsia="Arial Unicode MS" w:cs="Arial"/>
                <w:szCs w:val="18"/>
                <w:lang w:eastAsia="ar-SA"/>
              </w:rPr>
              <w:t>v0.0.0</w:t>
            </w:r>
          </w:p>
          <w:p w:rsidR="007116B6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SA#71 (03/2016)</w:t>
            </w:r>
          </w:p>
          <w:p w:rsidR="007116B6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Percentage completion: </w:t>
            </w:r>
            <w:r w:rsidR="009B2FB9">
              <w:rPr>
                <w:rFonts w:eastAsia="Arial Unicode MS" w:cs="Arial"/>
                <w:szCs w:val="18"/>
                <w:lang w:eastAsia="ar-SA"/>
              </w:rPr>
              <w:t>5</w:t>
            </w:r>
            <w:r>
              <w:rPr>
                <w:rFonts w:eastAsia="Arial Unicode MS" w:cs="Arial"/>
                <w:szCs w:val="18"/>
                <w:lang w:eastAsia="ar-SA"/>
              </w:rPr>
              <w:t>%</w:t>
            </w:r>
          </w:p>
          <w:p w:rsidR="007116B6" w:rsidRPr="00F45489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C072C" w:rsidRPr="000A4138" w:rsidTr="00D86ACC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D86ACC" w:rsidRDefault="005C072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86AC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D86ACC" w:rsidRDefault="00AF6443" w:rsidP="000A41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1" w:history="1">
              <w:r w:rsidR="005C072C" w:rsidRPr="00D86ACC">
                <w:rPr>
                  <w:rStyle w:val="Hyperlink"/>
                  <w:rFonts w:cs="Arial"/>
                  <w:color w:val="auto"/>
                </w:rPr>
                <w:t>S1-160056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D86ACC" w:rsidRDefault="005C072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ACC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D86ACC" w:rsidRDefault="005C072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86ACC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D86ACC">
              <w:rPr>
                <w:rFonts w:eastAsia="Times New Roman" w:cs="Arial"/>
                <w:szCs w:val="18"/>
                <w:lang w:eastAsia="ar-SA"/>
              </w:rPr>
              <w:t xml:space="preserve"> – </w:t>
            </w:r>
            <w:proofErr w:type="spellStart"/>
            <w:r w:rsidRPr="00D86ACC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D86ACC">
              <w:rPr>
                <w:rFonts w:eastAsia="Times New Roman" w:cs="Arial"/>
                <w:szCs w:val="18"/>
                <w:lang w:eastAsia="ar-SA"/>
              </w:rPr>
              <w:t xml:space="preserve"> - Proposed requirements restructure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D86ACC" w:rsidRDefault="00D86AC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ACC">
              <w:rPr>
                <w:rFonts w:eastAsia="Times New Roman" w:cs="Arial"/>
                <w:szCs w:val="18"/>
                <w:lang w:eastAsia="ar-SA"/>
              </w:rPr>
              <w:t>Revised to S1-160437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D86ACC" w:rsidRDefault="005C072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ACC">
              <w:rPr>
                <w:rFonts w:eastAsia="Times New Roman" w:cs="Arial"/>
                <w:szCs w:val="18"/>
                <w:lang w:eastAsia="ar-SA"/>
              </w:rPr>
              <w:t>Structuring</w:t>
            </w:r>
          </w:p>
        </w:tc>
      </w:tr>
      <w:tr w:rsidR="00D86ACC" w:rsidRPr="000A4138" w:rsidTr="00D86ACC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CC" w:rsidRPr="00D86ACC" w:rsidRDefault="00D86AC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86AC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CC" w:rsidRPr="00D86ACC" w:rsidRDefault="00AF6443" w:rsidP="000A4138">
            <w:pPr>
              <w:snapToGrid w:val="0"/>
              <w:spacing w:after="0" w:line="240" w:lineRule="auto"/>
            </w:pPr>
            <w:hyperlink r:id="rId42" w:history="1">
              <w:r w:rsidR="00D86ACC" w:rsidRPr="00D86ACC">
                <w:rPr>
                  <w:rStyle w:val="Hyperlink"/>
                  <w:rFonts w:cs="Arial"/>
                  <w:color w:val="auto"/>
                </w:rPr>
                <w:t>S1-160437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CC" w:rsidRPr="00D86ACC" w:rsidRDefault="00D86AC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ACC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CC" w:rsidRPr="00D86ACC" w:rsidRDefault="00D86AC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86ACC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D86ACC">
              <w:rPr>
                <w:rFonts w:eastAsia="Times New Roman" w:cs="Arial"/>
                <w:szCs w:val="18"/>
                <w:lang w:eastAsia="ar-SA"/>
              </w:rPr>
              <w:t xml:space="preserve"> – </w:t>
            </w:r>
            <w:proofErr w:type="spellStart"/>
            <w:r w:rsidRPr="00D86ACC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D86ACC">
              <w:rPr>
                <w:rFonts w:eastAsia="Times New Roman" w:cs="Arial"/>
                <w:szCs w:val="18"/>
                <w:lang w:eastAsia="ar-SA"/>
              </w:rPr>
              <w:t xml:space="preserve"> - Proposed requirements </w:t>
            </w:r>
            <w:r w:rsidRPr="00D86ACC">
              <w:rPr>
                <w:rFonts w:eastAsia="Times New Roman" w:cs="Arial"/>
                <w:szCs w:val="18"/>
                <w:lang w:eastAsia="ar-SA"/>
              </w:rPr>
              <w:lastRenderedPageBreak/>
              <w:t>restructure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CC" w:rsidRPr="00D86ACC" w:rsidRDefault="00D86AC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CC" w:rsidRDefault="00D86AC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ACC">
              <w:rPr>
                <w:rFonts w:eastAsia="Times New Roman" w:cs="Arial"/>
                <w:i/>
                <w:szCs w:val="18"/>
                <w:lang w:eastAsia="ar-SA"/>
              </w:rPr>
              <w:t>Structuring</w:t>
            </w:r>
          </w:p>
          <w:p w:rsidR="00D86ACC" w:rsidRPr="00D86ACC" w:rsidRDefault="00D86AC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ACC">
              <w:rPr>
                <w:rFonts w:eastAsia="Times New Roman" w:cs="Arial"/>
                <w:szCs w:val="18"/>
                <w:lang w:eastAsia="ar-SA"/>
              </w:rPr>
              <w:lastRenderedPageBreak/>
              <w:t>Revision of S1-160056.</w:t>
            </w:r>
          </w:p>
        </w:tc>
      </w:tr>
      <w:tr w:rsidR="00814E02" w:rsidRPr="000A4138" w:rsidTr="00D86ACC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14E02" w:rsidRPr="00D86ACC" w:rsidRDefault="00814E02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86ACC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14E02" w:rsidRPr="00D86ACC" w:rsidRDefault="00AF6443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="00814E02" w:rsidRPr="00D86ACC">
                <w:rPr>
                  <w:rStyle w:val="Hyperlink"/>
                  <w:rFonts w:cs="Arial"/>
                  <w:color w:val="auto"/>
                </w:rPr>
                <w:t>S1-160079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14E02" w:rsidRPr="00D86ACC" w:rsidRDefault="00814E02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ACC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14E02" w:rsidRPr="00D86ACC" w:rsidRDefault="00814E02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86ACC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D86ACC">
              <w:rPr>
                <w:rFonts w:eastAsia="Times New Roman" w:cs="Arial"/>
                <w:szCs w:val="18"/>
                <w:lang w:eastAsia="ar-SA"/>
              </w:rPr>
              <w:t xml:space="preserve"> TS scope and definitions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14E02" w:rsidRPr="00D86ACC" w:rsidRDefault="00D86ACC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ACC">
              <w:rPr>
                <w:rFonts w:eastAsia="Times New Roman" w:cs="Arial"/>
                <w:szCs w:val="18"/>
                <w:lang w:eastAsia="ar-SA"/>
              </w:rPr>
              <w:t>Revised to S1-160438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14E02" w:rsidRPr="00D86ACC" w:rsidRDefault="00814E02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ACC">
              <w:rPr>
                <w:rFonts w:eastAsia="Times New Roman" w:cs="Arial"/>
                <w:szCs w:val="18"/>
                <w:lang w:eastAsia="ar-SA"/>
              </w:rPr>
              <w:t>Scope, definitions, and abbreviations</w:t>
            </w:r>
          </w:p>
          <w:p w:rsidR="00D86ACC" w:rsidRPr="00D86ACC" w:rsidRDefault="00D86ACC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ACC">
              <w:rPr>
                <w:rFonts w:eastAsia="Times New Roman" w:cs="Arial"/>
                <w:szCs w:val="18"/>
                <w:lang w:eastAsia="ar-SA"/>
              </w:rPr>
              <w:t xml:space="preserve">The proposed definitions but found already made in </w:t>
            </w:r>
            <w:proofErr w:type="spellStart"/>
            <w:r w:rsidRPr="00D86ACC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D86ACC">
              <w:rPr>
                <w:rFonts w:eastAsia="Times New Roman" w:cs="Arial"/>
                <w:szCs w:val="18"/>
                <w:lang w:eastAsia="ar-SA"/>
              </w:rPr>
              <w:t xml:space="preserve"> specification (TS 22.280) to be removed.</w:t>
            </w:r>
          </w:p>
          <w:p w:rsidR="00D86ACC" w:rsidRPr="00D86ACC" w:rsidRDefault="00D86ACC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86ACC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D86ACC">
              <w:rPr>
                <w:rFonts w:eastAsia="Times New Roman" w:cs="Arial"/>
                <w:szCs w:val="18"/>
                <w:lang w:eastAsia="ar-SA"/>
              </w:rPr>
              <w:t xml:space="preserve"> quality: to be revised;</w:t>
            </w:r>
          </w:p>
        </w:tc>
      </w:tr>
      <w:tr w:rsidR="00D86ACC" w:rsidRPr="000A4138" w:rsidTr="00DD7071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CC" w:rsidRPr="00D86ACC" w:rsidRDefault="00D86ACC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86AC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CC" w:rsidRPr="00D86ACC" w:rsidRDefault="00AF6443" w:rsidP="00814E02">
            <w:pPr>
              <w:snapToGrid w:val="0"/>
              <w:spacing w:after="0" w:line="240" w:lineRule="auto"/>
            </w:pPr>
            <w:hyperlink r:id="rId44" w:history="1">
              <w:r w:rsidR="00D86ACC" w:rsidRPr="00D86ACC">
                <w:rPr>
                  <w:rStyle w:val="Hyperlink"/>
                  <w:rFonts w:cs="Arial"/>
                  <w:color w:val="auto"/>
                </w:rPr>
                <w:t>S1-160438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CC" w:rsidRPr="00D86ACC" w:rsidRDefault="00D86ACC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ACC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CC" w:rsidRPr="00D86ACC" w:rsidRDefault="00D86ACC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86ACC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D86ACC">
              <w:rPr>
                <w:rFonts w:eastAsia="Times New Roman" w:cs="Arial"/>
                <w:szCs w:val="18"/>
                <w:lang w:eastAsia="ar-SA"/>
              </w:rPr>
              <w:t xml:space="preserve"> TS scope and definitions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CC" w:rsidRPr="00D86ACC" w:rsidRDefault="00D86ACC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CC" w:rsidRPr="00D86ACC" w:rsidRDefault="00D86ACC" w:rsidP="00814E02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D86ACC">
              <w:rPr>
                <w:rFonts w:eastAsia="Times New Roman" w:cs="Arial"/>
                <w:i/>
                <w:szCs w:val="18"/>
                <w:lang w:eastAsia="ar-SA"/>
              </w:rPr>
              <w:t>Scope, definitions, and abbreviations</w:t>
            </w:r>
          </w:p>
          <w:p w:rsidR="00D86ACC" w:rsidRPr="00D86ACC" w:rsidRDefault="00D86ACC" w:rsidP="00814E02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D86ACC">
              <w:rPr>
                <w:rFonts w:eastAsia="Times New Roman" w:cs="Arial"/>
                <w:i/>
                <w:szCs w:val="18"/>
                <w:lang w:eastAsia="ar-SA"/>
              </w:rPr>
              <w:t xml:space="preserve">The proposed definitions but found already made in </w:t>
            </w:r>
            <w:proofErr w:type="spellStart"/>
            <w:r w:rsidRPr="00D86ACC">
              <w:rPr>
                <w:rFonts w:eastAsia="Times New Roman" w:cs="Arial"/>
                <w:i/>
                <w:szCs w:val="18"/>
                <w:lang w:eastAsia="ar-SA"/>
              </w:rPr>
              <w:t>MCCoRe</w:t>
            </w:r>
            <w:proofErr w:type="spellEnd"/>
            <w:r w:rsidRPr="00D86ACC">
              <w:rPr>
                <w:rFonts w:eastAsia="Times New Roman" w:cs="Arial"/>
                <w:i/>
                <w:szCs w:val="18"/>
                <w:lang w:eastAsia="ar-SA"/>
              </w:rPr>
              <w:t xml:space="preserve"> specification (TS 22.280) to be removed.</w:t>
            </w:r>
          </w:p>
          <w:p w:rsidR="00D86ACC" w:rsidRDefault="00D86ACC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86ACC">
              <w:rPr>
                <w:rFonts w:eastAsia="Times New Roman" w:cs="Arial"/>
                <w:i/>
                <w:szCs w:val="18"/>
                <w:lang w:eastAsia="ar-SA"/>
              </w:rPr>
              <w:t>MCVideo</w:t>
            </w:r>
            <w:proofErr w:type="spellEnd"/>
            <w:r w:rsidRPr="00D86ACC">
              <w:rPr>
                <w:rFonts w:eastAsia="Times New Roman" w:cs="Arial"/>
                <w:i/>
                <w:szCs w:val="18"/>
                <w:lang w:eastAsia="ar-SA"/>
              </w:rPr>
              <w:t xml:space="preserve"> quality: to be revised;</w:t>
            </w:r>
          </w:p>
          <w:p w:rsidR="00D86ACC" w:rsidRPr="00D86ACC" w:rsidRDefault="00D86ACC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ACC">
              <w:rPr>
                <w:rFonts w:eastAsia="Times New Roman" w:cs="Arial"/>
                <w:szCs w:val="18"/>
                <w:lang w:eastAsia="ar-SA"/>
              </w:rPr>
              <w:t>Revision of S1-160079.</w:t>
            </w:r>
          </w:p>
        </w:tc>
      </w:tr>
      <w:tr w:rsidR="005C072C" w:rsidRPr="000A4138" w:rsidTr="00DD7071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DD7071" w:rsidRDefault="005C072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D707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DD7071" w:rsidRDefault="00AF6443" w:rsidP="000A41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5" w:history="1">
              <w:r w:rsidR="005C072C" w:rsidRPr="00DD7071">
                <w:rPr>
                  <w:rStyle w:val="Hyperlink"/>
                  <w:rFonts w:cs="Arial"/>
                  <w:color w:val="auto"/>
                </w:rPr>
                <w:t>S1-160055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DD7071" w:rsidRDefault="005C072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071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DD7071" w:rsidRDefault="005C072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D7071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DD7071">
              <w:rPr>
                <w:rFonts w:eastAsia="Times New Roman" w:cs="Arial"/>
                <w:szCs w:val="18"/>
                <w:lang w:eastAsia="ar-SA"/>
              </w:rPr>
              <w:t xml:space="preserve"> - </w:t>
            </w:r>
            <w:proofErr w:type="spellStart"/>
            <w:r w:rsidRPr="00DD7071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DD7071">
              <w:rPr>
                <w:rFonts w:eastAsia="Times New Roman" w:cs="Arial"/>
                <w:szCs w:val="18"/>
                <w:lang w:eastAsia="ar-SA"/>
              </w:rPr>
              <w:t xml:space="preserve"> - Proposed descriptive text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DD7071" w:rsidRDefault="00DD7071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071">
              <w:rPr>
                <w:rFonts w:eastAsia="Times New Roman" w:cs="Arial"/>
                <w:szCs w:val="18"/>
                <w:lang w:eastAsia="ar-SA"/>
              </w:rPr>
              <w:t>Revised to S1-160439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DD7071" w:rsidRDefault="005C072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071">
              <w:rPr>
                <w:rFonts w:eastAsia="Times New Roman" w:cs="Arial"/>
                <w:szCs w:val="18"/>
                <w:lang w:eastAsia="ar-SA"/>
              </w:rPr>
              <w:t>Section 4</w:t>
            </w:r>
          </w:p>
        </w:tc>
      </w:tr>
      <w:tr w:rsidR="00DD7071" w:rsidRPr="000A4138" w:rsidTr="00E4213D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071" w:rsidRPr="00DD7071" w:rsidRDefault="00DD7071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D707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071" w:rsidRPr="00DD7071" w:rsidRDefault="00AF6443" w:rsidP="000A4138">
            <w:pPr>
              <w:snapToGrid w:val="0"/>
              <w:spacing w:after="0" w:line="240" w:lineRule="auto"/>
            </w:pPr>
            <w:hyperlink r:id="rId46" w:history="1">
              <w:r w:rsidR="00DD7071" w:rsidRPr="00DD7071">
                <w:rPr>
                  <w:rStyle w:val="Hyperlink"/>
                  <w:rFonts w:cs="Arial"/>
                  <w:color w:val="auto"/>
                </w:rPr>
                <w:t>S1-160439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071" w:rsidRPr="00DD7071" w:rsidRDefault="00DD7071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071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071" w:rsidRPr="00DD7071" w:rsidRDefault="00DD7071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D7071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DD7071">
              <w:rPr>
                <w:rFonts w:eastAsia="Times New Roman" w:cs="Arial"/>
                <w:szCs w:val="18"/>
                <w:lang w:eastAsia="ar-SA"/>
              </w:rPr>
              <w:t xml:space="preserve"> - </w:t>
            </w:r>
            <w:proofErr w:type="spellStart"/>
            <w:r w:rsidRPr="00DD7071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DD7071">
              <w:rPr>
                <w:rFonts w:eastAsia="Times New Roman" w:cs="Arial"/>
                <w:szCs w:val="18"/>
                <w:lang w:eastAsia="ar-SA"/>
              </w:rPr>
              <w:t xml:space="preserve"> - Proposed descriptive text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071" w:rsidRPr="00DD7071" w:rsidRDefault="00DD7071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071" w:rsidRDefault="00DD7071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071">
              <w:rPr>
                <w:rFonts w:eastAsia="Times New Roman" w:cs="Arial"/>
                <w:i/>
                <w:szCs w:val="18"/>
                <w:lang w:eastAsia="ar-SA"/>
              </w:rPr>
              <w:t>Section 4</w:t>
            </w:r>
          </w:p>
          <w:p w:rsidR="00DD7071" w:rsidRPr="00DD7071" w:rsidRDefault="00DD7071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071">
              <w:rPr>
                <w:rFonts w:eastAsia="Times New Roman" w:cs="Arial"/>
                <w:szCs w:val="18"/>
                <w:lang w:eastAsia="ar-SA"/>
              </w:rPr>
              <w:t>Revision of S1-160055.</w:t>
            </w:r>
          </w:p>
        </w:tc>
      </w:tr>
      <w:tr w:rsidR="008879E9" w:rsidRPr="000A4138" w:rsidTr="00E4213D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E4213D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4213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E4213D" w:rsidRDefault="00AF644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7" w:history="1">
              <w:r w:rsidR="008879E9" w:rsidRPr="00E4213D">
                <w:rPr>
                  <w:rStyle w:val="Hyperlink"/>
                  <w:rFonts w:cs="Arial"/>
                  <w:color w:val="auto"/>
                </w:rPr>
                <w:t>S1-160033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E4213D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213D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E4213D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4213D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E4213D">
              <w:rPr>
                <w:rFonts w:eastAsia="Times New Roman" w:cs="Arial"/>
                <w:szCs w:val="18"/>
                <w:lang w:eastAsia="ar-SA"/>
              </w:rPr>
              <w:t xml:space="preserve"> parameters remote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E4213D" w:rsidRDefault="00E4213D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213D">
              <w:rPr>
                <w:rFonts w:eastAsia="Times New Roman" w:cs="Arial"/>
                <w:szCs w:val="18"/>
                <w:lang w:eastAsia="ar-SA"/>
              </w:rPr>
              <w:t>Revised to S1-160440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E4213D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213D">
              <w:rPr>
                <w:rFonts w:eastAsia="Times New Roman" w:cs="Arial"/>
                <w:szCs w:val="18"/>
                <w:lang w:eastAsia="ar-SA"/>
              </w:rPr>
              <w:t>Section 5.1.1</w:t>
            </w:r>
          </w:p>
        </w:tc>
      </w:tr>
      <w:tr w:rsidR="00E4213D" w:rsidRPr="000A4138" w:rsidTr="00740302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13D" w:rsidRPr="00E4213D" w:rsidRDefault="00E4213D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4213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13D" w:rsidRPr="00E4213D" w:rsidRDefault="00AF6443" w:rsidP="008879E9">
            <w:pPr>
              <w:snapToGrid w:val="0"/>
              <w:spacing w:after="0" w:line="240" w:lineRule="auto"/>
            </w:pPr>
            <w:hyperlink r:id="rId48" w:history="1">
              <w:r w:rsidR="00E4213D" w:rsidRPr="00E4213D">
                <w:rPr>
                  <w:rStyle w:val="Hyperlink"/>
                  <w:rFonts w:cs="Arial"/>
                  <w:color w:val="auto"/>
                </w:rPr>
                <w:t>S1-160440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13D" w:rsidRPr="00E4213D" w:rsidRDefault="00E4213D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213D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13D" w:rsidRPr="00E4213D" w:rsidRDefault="00E4213D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4213D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E4213D">
              <w:rPr>
                <w:rFonts w:eastAsia="Times New Roman" w:cs="Arial"/>
                <w:szCs w:val="18"/>
                <w:lang w:eastAsia="ar-SA"/>
              </w:rPr>
              <w:t xml:space="preserve"> parameters remote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13D" w:rsidRPr="00E4213D" w:rsidRDefault="00E4213D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13D" w:rsidRDefault="00E4213D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213D">
              <w:rPr>
                <w:rFonts w:eastAsia="Times New Roman" w:cs="Arial"/>
                <w:i/>
                <w:szCs w:val="18"/>
                <w:lang w:eastAsia="ar-SA"/>
              </w:rPr>
              <w:t>Section 5.1.1</w:t>
            </w:r>
          </w:p>
          <w:p w:rsidR="00E4213D" w:rsidRPr="00E4213D" w:rsidRDefault="00E4213D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213D">
              <w:rPr>
                <w:rFonts w:eastAsia="Times New Roman" w:cs="Arial"/>
                <w:szCs w:val="18"/>
                <w:lang w:eastAsia="ar-SA"/>
              </w:rPr>
              <w:t>Revision of S1-160033.</w:t>
            </w:r>
          </w:p>
        </w:tc>
      </w:tr>
      <w:tr w:rsidR="00E4388F" w:rsidRPr="000A4138" w:rsidTr="002D5BEB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4388F" w:rsidRPr="00740302" w:rsidRDefault="00E4388F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4030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4388F" w:rsidRPr="00740302" w:rsidRDefault="00AF6443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9" w:history="1">
              <w:r w:rsidR="00E4388F" w:rsidRPr="00740302">
                <w:rPr>
                  <w:rStyle w:val="Hyperlink"/>
                  <w:rFonts w:cs="Arial"/>
                  <w:color w:val="auto"/>
                </w:rPr>
                <w:t>S1-160126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4388F" w:rsidRPr="00740302" w:rsidRDefault="00E4388F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0302">
              <w:rPr>
                <w:rFonts w:eastAsia="SimSun" w:hint="eastAsia"/>
                <w:lang w:eastAsia="zh-CN"/>
              </w:rPr>
              <w:t>Huawei, TD-Tech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4388F" w:rsidRPr="00740302" w:rsidRDefault="00E4388F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0302">
              <w:rPr>
                <w:rFonts w:eastAsia="SimSun"/>
                <w:lang w:eastAsia="en-GB"/>
              </w:rPr>
              <w:t xml:space="preserve">Remote control of </w:t>
            </w:r>
            <w:proofErr w:type="spellStart"/>
            <w:r w:rsidRPr="00740302">
              <w:rPr>
                <w:rFonts w:eastAsia="SimSun"/>
                <w:lang w:eastAsia="en-GB"/>
              </w:rPr>
              <w:t>MCVideo</w:t>
            </w:r>
            <w:proofErr w:type="spellEnd"/>
            <w:r w:rsidRPr="00740302">
              <w:rPr>
                <w:rFonts w:eastAsia="SimSun"/>
                <w:lang w:eastAsia="en-GB"/>
              </w:rPr>
              <w:t xml:space="preserve"> UE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4388F" w:rsidRPr="00740302" w:rsidRDefault="00740302" w:rsidP="007403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with 033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4388F" w:rsidRPr="00740302" w:rsidRDefault="00E4388F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0302">
              <w:rPr>
                <w:rFonts w:eastAsia="Times New Roman" w:cs="Arial"/>
                <w:szCs w:val="18"/>
                <w:lang w:eastAsia="ar-SA"/>
              </w:rPr>
              <w:t>Section 5.1.x</w:t>
            </w:r>
          </w:p>
          <w:p w:rsidR="00E4213D" w:rsidRPr="00740302" w:rsidRDefault="00E4213D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0302">
              <w:rPr>
                <w:rFonts w:eastAsia="Times New Roman" w:cs="Arial"/>
                <w:szCs w:val="18"/>
                <w:lang w:eastAsia="ar-SA"/>
              </w:rPr>
              <w:t>Merged with 033 and several of others (e.g., 5.1.2~5.1.5)</w:t>
            </w:r>
            <w:r w:rsidR="00740302" w:rsidRPr="00740302">
              <w:rPr>
                <w:rFonts w:eastAsia="Times New Roman" w:cs="Arial"/>
                <w:szCs w:val="18"/>
                <w:lang w:eastAsia="ar-SA"/>
              </w:rPr>
              <w:t>;</w:t>
            </w:r>
          </w:p>
          <w:p w:rsidR="00740302" w:rsidRPr="00740302" w:rsidRDefault="00740302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0302">
              <w:rPr>
                <w:rFonts w:eastAsia="Times New Roman" w:cs="Arial"/>
                <w:szCs w:val="18"/>
                <w:lang w:eastAsia="ar-SA"/>
              </w:rPr>
              <w:t>Revised into 440;</w:t>
            </w:r>
          </w:p>
        </w:tc>
      </w:tr>
      <w:tr w:rsidR="008879E9" w:rsidRPr="000A4138" w:rsidTr="002D5BEB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2D5BEB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D5BE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2D5BEB" w:rsidRDefault="00AF644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0" w:history="1">
              <w:r w:rsidR="008879E9" w:rsidRPr="002D5BEB">
                <w:rPr>
                  <w:rStyle w:val="Hyperlink"/>
                  <w:rFonts w:cs="Arial"/>
                  <w:color w:val="auto"/>
                </w:rPr>
                <w:t>S1-160057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2D5BEB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BEB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2D5BEB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D5BEB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2D5BEB">
              <w:rPr>
                <w:rFonts w:eastAsia="Times New Roman" w:cs="Arial"/>
                <w:szCs w:val="18"/>
                <w:lang w:eastAsia="ar-SA"/>
              </w:rPr>
              <w:t xml:space="preserve"> - </w:t>
            </w:r>
            <w:proofErr w:type="spellStart"/>
            <w:r w:rsidRPr="002D5BEB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2D5BEB">
              <w:rPr>
                <w:rFonts w:eastAsia="Times New Roman" w:cs="Arial"/>
                <w:szCs w:val="18"/>
                <w:lang w:eastAsia="ar-SA"/>
              </w:rPr>
              <w:t xml:space="preserve"> -Proposed clarifications to existing requirement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2D5BEB" w:rsidRDefault="002D5BEB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Divided into several; Merged with 033, 440, 445, respectively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2D5BEB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BEB">
              <w:rPr>
                <w:rFonts w:eastAsia="Times New Roman" w:cs="Arial"/>
                <w:szCs w:val="18"/>
                <w:lang w:eastAsia="ar-SA"/>
              </w:rPr>
              <w:t>Section 5.1.1</w:t>
            </w:r>
            <w:r w:rsidR="00E4213D" w:rsidRPr="002D5BEB">
              <w:rPr>
                <w:rFonts w:eastAsia="Times New Roman" w:cs="Arial"/>
                <w:szCs w:val="18"/>
                <w:lang w:eastAsia="ar-SA"/>
              </w:rPr>
              <w:t>;</w:t>
            </w:r>
          </w:p>
          <w:p w:rsidR="00E4213D" w:rsidRPr="002D5BEB" w:rsidRDefault="00E4213D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BEB">
              <w:rPr>
                <w:rFonts w:eastAsia="Times New Roman" w:cs="Arial"/>
                <w:szCs w:val="18"/>
                <w:lang w:eastAsia="ar-SA"/>
              </w:rPr>
              <w:t>Merged with 033 and several of others (e.g., 5.1.2~5.1.5)</w:t>
            </w:r>
            <w:r w:rsidR="00F4165C" w:rsidRPr="002D5BEB">
              <w:rPr>
                <w:rFonts w:eastAsia="Times New Roman" w:cs="Arial"/>
                <w:szCs w:val="18"/>
                <w:lang w:eastAsia="ar-SA"/>
              </w:rPr>
              <w:t>;</w:t>
            </w:r>
          </w:p>
          <w:p w:rsidR="007D1610" w:rsidRPr="002D5BEB" w:rsidRDefault="007D1610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BEB">
              <w:rPr>
                <w:rFonts w:eastAsia="Times New Roman" w:cs="Arial"/>
                <w:szCs w:val="18"/>
                <w:lang w:eastAsia="ar-SA"/>
              </w:rPr>
              <w:t>5.1.1 to be 440</w:t>
            </w:r>
          </w:p>
          <w:p w:rsidR="00F4165C" w:rsidRPr="002D5BEB" w:rsidRDefault="00F4165C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BEB">
              <w:rPr>
                <w:rFonts w:eastAsia="Times New Roman" w:cs="Arial"/>
                <w:szCs w:val="18"/>
                <w:lang w:eastAsia="ar-SA"/>
              </w:rPr>
              <w:t>5.1.3 to be 445</w:t>
            </w:r>
          </w:p>
        </w:tc>
      </w:tr>
      <w:tr w:rsidR="008879E9" w:rsidRPr="000A4138" w:rsidTr="00BD4E25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BD4E2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D4E2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BD4E25" w:rsidRDefault="00AF644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1" w:history="1">
              <w:r w:rsidR="008879E9" w:rsidRPr="00BD4E25">
                <w:rPr>
                  <w:rStyle w:val="Hyperlink"/>
                  <w:rFonts w:cs="Arial"/>
                  <w:color w:val="auto"/>
                </w:rPr>
                <w:t>S1-160058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BD4E2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b/>
                <w:szCs w:val="18"/>
                <w:lang w:eastAsia="ar-SA"/>
              </w:rPr>
            </w:pPr>
            <w:r w:rsidRPr="00BD4E25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BD4E2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D4E25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BD4E25">
              <w:rPr>
                <w:rFonts w:eastAsia="Times New Roman" w:cs="Arial"/>
                <w:szCs w:val="18"/>
                <w:lang w:eastAsia="ar-SA"/>
              </w:rPr>
              <w:t xml:space="preserve"> - </w:t>
            </w:r>
            <w:proofErr w:type="spellStart"/>
            <w:r w:rsidRPr="00BD4E25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BD4E25">
              <w:rPr>
                <w:rFonts w:eastAsia="Times New Roman" w:cs="Arial"/>
                <w:szCs w:val="18"/>
                <w:lang w:eastAsia="ar-SA"/>
              </w:rPr>
              <w:t xml:space="preserve"> -Proposed new requirements for video coding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BD4E25" w:rsidRDefault="00BD4E25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4E25">
              <w:rPr>
                <w:rFonts w:eastAsia="Times New Roman" w:cs="Arial"/>
                <w:szCs w:val="18"/>
                <w:lang w:eastAsia="ar-SA"/>
              </w:rPr>
              <w:t>Revised to S1-160441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BD4E2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4E25">
              <w:rPr>
                <w:rFonts w:eastAsia="Times New Roman" w:cs="Arial"/>
                <w:szCs w:val="18"/>
                <w:lang w:eastAsia="ar-SA"/>
              </w:rPr>
              <w:t>Section 5.1.1</w:t>
            </w:r>
          </w:p>
        </w:tc>
      </w:tr>
      <w:tr w:rsidR="00BD4E25" w:rsidRPr="000A4138" w:rsidTr="0092600E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25" w:rsidRPr="00BD4E25" w:rsidRDefault="00BD4E25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D4E2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25" w:rsidRPr="00BD4E25" w:rsidRDefault="00AF6443" w:rsidP="008879E9">
            <w:pPr>
              <w:snapToGrid w:val="0"/>
              <w:spacing w:after="0" w:line="240" w:lineRule="auto"/>
            </w:pPr>
            <w:hyperlink r:id="rId52" w:history="1">
              <w:r w:rsidR="00BD4E25" w:rsidRPr="00BD4E25">
                <w:rPr>
                  <w:rStyle w:val="Hyperlink"/>
                  <w:rFonts w:cs="Arial"/>
                  <w:color w:val="auto"/>
                </w:rPr>
                <w:t>S1-160441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25" w:rsidRPr="00BD4E25" w:rsidRDefault="00BD4E25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4E25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25" w:rsidRPr="00BD4E25" w:rsidRDefault="00BD4E25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D4E25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BD4E25">
              <w:rPr>
                <w:rFonts w:eastAsia="Times New Roman" w:cs="Arial"/>
                <w:szCs w:val="18"/>
                <w:lang w:eastAsia="ar-SA"/>
              </w:rPr>
              <w:t xml:space="preserve"> - </w:t>
            </w:r>
            <w:proofErr w:type="spellStart"/>
            <w:r w:rsidRPr="00BD4E25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BD4E25">
              <w:rPr>
                <w:rFonts w:eastAsia="Times New Roman" w:cs="Arial"/>
                <w:szCs w:val="18"/>
                <w:lang w:eastAsia="ar-SA"/>
              </w:rPr>
              <w:t xml:space="preserve"> -Proposed new requirements for video coding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25" w:rsidRPr="00BD4E25" w:rsidRDefault="00BD4E25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25" w:rsidRDefault="00BD4E25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4E25">
              <w:rPr>
                <w:rFonts w:eastAsia="Times New Roman" w:cs="Arial"/>
                <w:i/>
                <w:szCs w:val="18"/>
                <w:lang w:eastAsia="ar-SA"/>
              </w:rPr>
              <w:t>Section 5.1.1</w:t>
            </w:r>
          </w:p>
          <w:p w:rsidR="00BD4E25" w:rsidRPr="00BD4E25" w:rsidRDefault="00BD4E25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4E25">
              <w:rPr>
                <w:rFonts w:eastAsia="Times New Roman" w:cs="Arial"/>
                <w:szCs w:val="18"/>
                <w:lang w:eastAsia="ar-SA"/>
              </w:rPr>
              <w:t>Revision of S1-160058.</w:t>
            </w:r>
          </w:p>
        </w:tc>
      </w:tr>
      <w:tr w:rsidR="008879E9" w:rsidRPr="000A4138" w:rsidTr="0092600E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92600E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2600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92600E" w:rsidRDefault="00AF644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3" w:history="1">
              <w:r w:rsidR="008879E9" w:rsidRPr="0092600E">
                <w:rPr>
                  <w:rStyle w:val="Hyperlink"/>
                  <w:rFonts w:cs="Arial"/>
                  <w:color w:val="auto"/>
                </w:rPr>
                <w:t>S1-160059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92600E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600E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92600E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2600E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92600E">
              <w:rPr>
                <w:rFonts w:eastAsia="Times New Roman" w:cs="Arial"/>
                <w:szCs w:val="18"/>
                <w:lang w:eastAsia="ar-SA"/>
              </w:rPr>
              <w:t xml:space="preserve"> - </w:t>
            </w:r>
            <w:proofErr w:type="spellStart"/>
            <w:r w:rsidRPr="0092600E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92600E">
              <w:rPr>
                <w:rFonts w:eastAsia="Times New Roman" w:cs="Arial"/>
                <w:szCs w:val="18"/>
                <w:lang w:eastAsia="ar-SA"/>
              </w:rPr>
              <w:t xml:space="preserve"> -Proposed new requirements for video modes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92600E" w:rsidRDefault="0092600E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600E">
              <w:rPr>
                <w:rFonts w:eastAsia="Times New Roman" w:cs="Arial"/>
                <w:szCs w:val="18"/>
                <w:lang w:eastAsia="ar-SA"/>
              </w:rPr>
              <w:t>Revised to S1-160442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92600E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600E">
              <w:rPr>
                <w:rFonts w:eastAsia="Times New Roman" w:cs="Arial"/>
                <w:szCs w:val="18"/>
                <w:lang w:eastAsia="ar-SA"/>
              </w:rPr>
              <w:t>Section 5.1.1</w:t>
            </w:r>
          </w:p>
        </w:tc>
      </w:tr>
      <w:tr w:rsidR="0092600E" w:rsidRPr="000A4138" w:rsidTr="002D5BEB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00E" w:rsidRPr="0092600E" w:rsidRDefault="0092600E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2600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00E" w:rsidRPr="0092600E" w:rsidRDefault="00AF6443" w:rsidP="008879E9">
            <w:pPr>
              <w:snapToGrid w:val="0"/>
              <w:spacing w:after="0" w:line="240" w:lineRule="auto"/>
            </w:pPr>
            <w:hyperlink r:id="rId54" w:history="1">
              <w:r w:rsidR="0092600E" w:rsidRPr="0092600E">
                <w:rPr>
                  <w:rStyle w:val="Hyperlink"/>
                  <w:rFonts w:cs="Arial"/>
                  <w:color w:val="auto"/>
                </w:rPr>
                <w:t>S1-160442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00E" w:rsidRPr="0092600E" w:rsidRDefault="0092600E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600E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00E" w:rsidRPr="0092600E" w:rsidRDefault="0092600E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2600E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92600E">
              <w:rPr>
                <w:rFonts w:eastAsia="Times New Roman" w:cs="Arial"/>
                <w:szCs w:val="18"/>
                <w:lang w:eastAsia="ar-SA"/>
              </w:rPr>
              <w:t xml:space="preserve"> - </w:t>
            </w:r>
            <w:proofErr w:type="spellStart"/>
            <w:r w:rsidRPr="0092600E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92600E">
              <w:rPr>
                <w:rFonts w:eastAsia="Times New Roman" w:cs="Arial"/>
                <w:szCs w:val="18"/>
                <w:lang w:eastAsia="ar-SA"/>
              </w:rPr>
              <w:t xml:space="preserve"> -Proposed new requirements for video modes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00E" w:rsidRPr="0092600E" w:rsidRDefault="0092600E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00E" w:rsidRDefault="0092600E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600E">
              <w:rPr>
                <w:rFonts w:eastAsia="Times New Roman" w:cs="Arial"/>
                <w:i/>
                <w:szCs w:val="18"/>
                <w:lang w:eastAsia="ar-SA"/>
              </w:rPr>
              <w:t>Section 5.1.1</w:t>
            </w:r>
          </w:p>
          <w:p w:rsidR="0092600E" w:rsidRDefault="0092600E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600E">
              <w:rPr>
                <w:rFonts w:eastAsia="Times New Roman" w:cs="Arial"/>
                <w:szCs w:val="18"/>
                <w:lang w:eastAsia="ar-SA"/>
              </w:rPr>
              <w:t>Revision of S1-160059.</w:t>
            </w:r>
          </w:p>
          <w:p w:rsidR="00D20A3E" w:rsidRPr="0092600E" w:rsidRDefault="00D20A3E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Left open;</w:t>
            </w:r>
          </w:p>
        </w:tc>
      </w:tr>
      <w:tr w:rsidR="008879E9" w:rsidRPr="000A4138" w:rsidTr="002D5BEB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2D5BEB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D5BE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2D5BEB" w:rsidRDefault="00AF644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5" w:history="1">
              <w:r w:rsidR="008879E9" w:rsidRPr="002D5BEB">
                <w:rPr>
                  <w:rStyle w:val="Hyperlink"/>
                  <w:rFonts w:cs="Arial"/>
                  <w:color w:val="auto"/>
                </w:rPr>
                <w:t>S1-160060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2D5BEB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BEB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2D5BEB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D5BEB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2D5BEB">
              <w:rPr>
                <w:rFonts w:eastAsia="Times New Roman" w:cs="Arial"/>
                <w:szCs w:val="18"/>
                <w:lang w:eastAsia="ar-SA"/>
              </w:rPr>
              <w:t xml:space="preserve"> - </w:t>
            </w:r>
            <w:proofErr w:type="spellStart"/>
            <w:r w:rsidRPr="002D5BEB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2D5BEB">
              <w:rPr>
                <w:rFonts w:eastAsia="Times New Roman" w:cs="Arial"/>
                <w:szCs w:val="18"/>
                <w:lang w:eastAsia="ar-SA"/>
              </w:rPr>
              <w:t xml:space="preserve"> -Proposed new requirements for video performance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2D5BEB" w:rsidRDefault="002D5BEB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BEB">
              <w:rPr>
                <w:rFonts w:eastAsia="Times New Roman" w:cs="Arial"/>
                <w:szCs w:val="18"/>
                <w:lang w:eastAsia="ar-SA"/>
              </w:rPr>
              <w:t>Merged with 028 into 443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2D5BEB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BEB">
              <w:rPr>
                <w:rFonts w:eastAsia="Times New Roman" w:cs="Arial"/>
                <w:szCs w:val="18"/>
                <w:lang w:eastAsia="ar-SA"/>
              </w:rPr>
              <w:t>Section 5.1.1</w:t>
            </w:r>
          </w:p>
          <w:p w:rsidR="00FE06A3" w:rsidRPr="002D5BEB" w:rsidRDefault="00FE06A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BEB">
              <w:rPr>
                <w:rFonts w:eastAsia="Times New Roman" w:cs="Arial"/>
                <w:szCs w:val="18"/>
                <w:lang w:eastAsia="ar-SA"/>
              </w:rPr>
              <w:t>Merged with 028 into 443;</w:t>
            </w:r>
          </w:p>
        </w:tc>
      </w:tr>
      <w:tr w:rsidR="008879E9" w:rsidRPr="000A4138" w:rsidTr="002D5BEB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2D5BEB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D5BE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2D5BEB" w:rsidRDefault="00AF644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6" w:history="1">
              <w:r w:rsidR="008879E9" w:rsidRPr="002D5BEB">
                <w:rPr>
                  <w:rStyle w:val="Hyperlink"/>
                  <w:rFonts w:cs="Arial"/>
                  <w:color w:val="auto"/>
                </w:rPr>
                <w:t>S1-160061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2D5BEB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BEB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2D5BEB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D5BEB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2D5BEB">
              <w:rPr>
                <w:rFonts w:eastAsia="Times New Roman" w:cs="Arial"/>
                <w:szCs w:val="18"/>
                <w:lang w:eastAsia="ar-SA"/>
              </w:rPr>
              <w:t xml:space="preserve"> - </w:t>
            </w:r>
            <w:proofErr w:type="spellStart"/>
            <w:r w:rsidRPr="002D5BEB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2D5BEB">
              <w:rPr>
                <w:rFonts w:eastAsia="Times New Roman" w:cs="Arial"/>
                <w:szCs w:val="18"/>
                <w:lang w:eastAsia="ar-SA"/>
              </w:rPr>
              <w:t xml:space="preserve"> -Proposed new requirements for video Pan Tilt Zoom (PTZ)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D5BEB" w:rsidRDefault="002D5BEB" w:rsidP="002D5B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with 038 into 444;</w:t>
            </w:r>
          </w:p>
          <w:p w:rsidR="008879E9" w:rsidRPr="002D5BEB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2D5BEB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BEB">
              <w:rPr>
                <w:rFonts w:eastAsia="Times New Roman" w:cs="Arial"/>
                <w:szCs w:val="18"/>
                <w:lang w:eastAsia="ar-SA"/>
              </w:rPr>
              <w:t>Section 5.1.1</w:t>
            </w:r>
          </w:p>
          <w:p w:rsidR="00FE06A3" w:rsidRPr="002D5BEB" w:rsidRDefault="00FE06A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BEB">
              <w:rPr>
                <w:rFonts w:eastAsia="Times New Roman" w:cs="Arial"/>
                <w:szCs w:val="18"/>
                <w:lang w:eastAsia="ar-SA"/>
              </w:rPr>
              <w:t>Merged with 038 into 444;</w:t>
            </w:r>
          </w:p>
          <w:p w:rsidR="00FE06A3" w:rsidRPr="002D5BEB" w:rsidRDefault="00FE06A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BEB">
              <w:rPr>
                <w:rFonts w:eastAsia="Times New Roman" w:cs="Arial"/>
                <w:szCs w:val="18"/>
                <w:lang w:eastAsia="ar-SA"/>
              </w:rPr>
              <w:t>Merged with 061 into 444;</w:t>
            </w:r>
          </w:p>
        </w:tc>
      </w:tr>
      <w:tr w:rsidR="008879E9" w:rsidRPr="000A4138" w:rsidTr="00FE06A3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FE06A3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E06A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FE06A3" w:rsidRDefault="00AF644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7" w:history="1">
              <w:r w:rsidR="008879E9" w:rsidRPr="00FE06A3">
                <w:rPr>
                  <w:rStyle w:val="Hyperlink"/>
                  <w:rFonts w:cs="Arial"/>
                  <w:color w:val="auto"/>
                </w:rPr>
                <w:t>S1-160038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FE06A3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06A3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FE06A3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E06A3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FE06A3">
              <w:rPr>
                <w:rFonts w:eastAsia="Times New Roman" w:cs="Arial"/>
                <w:szCs w:val="18"/>
                <w:lang w:eastAsia="ar-SA"/>
              </w:rPr>
              <w:t xml:space="preserve"> video remote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FE06A3" w:rsidRDefault="00FE06A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06A3">
              <w:rPr>
                <w:rFonts w:eastAsia="Times New Roman" w:cs="Arial"/>
                <w:szCs w:val="18"/>
                <w:lang w:eastAsia="ar-SA"/>
              </w:rPr>
              <w:t>Revised to S1-160444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FE06A3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06A3">
              <w:rPr>
                <w:rFonts w:eastAsia="Times New Roman" w:cs="Arial"/>
                <w:szCs w:val="18"/>
                <w:lang w:eastAsia="ar-SA"/>
              </w:rPr>
              <w:t>Section 5.1.2</w:t>
            </w:r>
          </w:p>
        </w:tc>
      </w:tr>
      <w:tr w:rsidR="00FE06A3" w:rsidRPr="000A4138" w:rsidTr="00075D8F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6A3" w:rsidRPr="00FE06A3" w:rsidRDefault="00FE06A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E06A3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6A3" w:rsidRPr="00FE06A3" w:rsidRDefault="00AF6443" w:rsidP="008879E9">
            <w:pPr>
              <w:snapToGrid w:val="0"/>
              <w:spacing w:after="0" w:line="240" w:lineRule="auto"/>
            </w:pPr>
            <w:hyperlink r:id="rId58" w:history="1">
              <w:r w:rsidR="00FE06A3" w:rsidRPr="00FE06A3">
                <w:rPr>
                  <w:rStyle w:val="Hyperlink"/>
                  <w:rFonts w:cs="Arial"/>
                  <w:color w:val="auto"/>
                </w:rPr>
                <w:t>S1-160444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6A3" w:rsidRPr="00FE06A3" w:rsidRDefault="00FE06A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06A3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6A3" w:rsidRPr="00FE06A3" w:rsidRDefault="00FE06A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E06A3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FE06A3">
              <w:rPr>
                <w:rFonts w:eastAsia="Times New Roman" w:cs="Arial"/>
                <w:szCs w:val="18"/>
                <w:lang w:eastAsia="ar-SA"/>
              </w:rPr>
              <w:t xml:space="preserve"> video remote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6A3" w:rsidRPr="00FE06A3" w:rsidRDefault="00FE06A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6A3" w:rsidRDefault="00FE06A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06A3">
              <w:rPr>
                <w:rFonts w:eastAsia="Times New Roman" w:cs="Arial"/>
                <w:i/>
                <w:szCs w:val="18"/>
                <w:lang w:eastAsia="ar-SA"/>
              </w:rPr>
              <w:t>Section 5.1.2</w:t>
            </w:r>
          </w:p>
          <w:p w:rsidR="00FE06A3" w:rsidRDefault="00FE06A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06A3">
              <w:rPr>
                <w:rFonts w:eastAsia="Times New Roman" w:cs="Arial"/>
                <w:szCs w:val="18"/>
                <w:lang w:eastAsia="ar-SA"/>
              </w:rPr>
              <w:t>Revision of S1-160038.</w:t>
            </w:r>
          </w:p>
          <w:p w:rsidR="00FE06A3" w:rsidRPr="00FE06A3" w:rsidRDefault="00FE06A3" w:rsidP="00FE06A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Merger of 038 and 061 into 444;</w:t>
            </w:r>
          </w:p>
        </w:tc>
      </w:tr>
      <w:tr w:rsidR="008879E9" w:rsidRPr="000A4138" w:rsidTr="00075D8F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075D8F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75D8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075D8F" w:rsidRDefault="00AF644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9" w:history="1">
              <w:r w:rsidR="008879E9" w:rsidRPr="00075D8F">
                <w:rPr>
                  <w:rStyle w:val="Hyperlink"/>
                  <w:rFonts w:cs="Arial"/>
                  <w:color w:val="auto"/>
                </w:rPr>
                <w:t>S1-160040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075D8F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5D8F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075D8F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75D8F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075D8F">
              <w:rPr>
                <w:rFonts w:eastAsia="Times New Roman" w:cs="Arial"/>
                <w:szCs w:val="18"/>
                <w:lang w:eastAsia="ar-SA"/>
              </w:rPr>
              <w:t xml:space="preserve"> video processing capabilities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075D8F" w:rsidRDefault="00075D8F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5D8F">
              <w:rPr>
                <w:rFonts w:eastAsia="Times New Roman" w:cs="Arial"/>
                <w:szCs w:val="18"/>
                <w:lang w:eastAsia="ar-SA"/>
              </w:rPr>
              <w:t>Revised to S1-160445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075D8F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5D8F">
              <w:rPr>
                <w:rFonts w:eastAsia="Times New Roman" w:cs="Arial"/>
                <w:szCs w:val="18"/>
                <w:lang w:eastAsia="ar-SA"/>
              </w:rPr>
              <w:t>Section 5.1.3</w:t>
            </w:r>
          </w:p>
          <w:p w:rsidR="00F4165C" w:rsidRPr="00075D8F" w:rsidRDefault="00F4165C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5D8F">
              <w:rPr>
                <w:rFonts w:eastAsia="Times New Roman" w:cs="Arial"/>
                <w:szCs w:val="18"/>
                <w:lang w:eastAsia="ar-SA"/>
              </w:rPr>
              <w:t>Merged with 057 (5.1.3)</w:t>
            </w:r>
          </w:p>
        </w:tc>
      </w:tr>
      <w:tr w:rsidR="00075D8F" w:rsidRPr="000A4138" w:rsidTr="00974087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D8F" w:rsidRPr="00075D8F" w:rsidRDefault="00075D8F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75D8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D8F" w:rsidRPr="00075D8F" w:rsidRDefault="00AF6443" w:rsidP="008879E9">
            <w:pPr>
              <w:snapToGrid w:val="0"/>
              <w:spacing w:after="0" w:line="240" w:lineRule="auto"/>
            </w:pPr>
            <w:hyperlink r:id="rId60" w:history="1">
              <w:r w:rsidR="00075D8F" w:rsidRPr="00075D8F">
                <w:rPr>
                  <w:rStyle w:val="Hyperlink"/>
                  <w:rFonts w:cs="Arial"/>
                  <w:color w:val="auto"/>
                </w:rPr>
                <w:t>S1-160445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D8F" w:rsidRPr="00075D8F" w:rsidRDefault="00075D8F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5D8F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D8F" w:rsidRPr="00075D8F" w:rsidRDefault="00075D8F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75D8F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075D8F">
              <w:rPr>
                <w:rFonts w:eastAsia="Times New Roman" w:cs="Arial"/>
                <w:szCs w:val="18"/>
                <w:lang w:eastAsia="ar-SA"/>
              </w:rPr>
              <w:t xml:space="preserve"> video processing capabilities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D8F" w:rsidRPr="00075D8F" w:rsidRDefault="00075D8F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D8F" w:rsidRPr="00075D8F" w:rsidRDefault="00075D8F" w:rsidP="008879E9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075D8F">
              <w:rPr>
                <w:rFonts w:eastAsia="Times New Roman" w:cs="Arial"/>
                <w:i/>
                <w:szCs w:val="18"/>
                <w:lang w:eastAsia="ar-SA"/>
              </w:rPr>
              <w:t>Section 5.1.3</w:t>
            </w:r>
          </w:p>
          <w:p w:rsidR="00075D8F" w:rsidRDefault="00075D8F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5D8F">
              <w:rPr>
                <w:rFonts w:eastAsia="Times New Roman" w:cs="Arial"/>
                <w:i/>
                <w:szCs w:val="18"/>
                <w:lang w:eastAsia="ar-SA"/>
              </w:rPr>
              <w:t>Merged with 057 (5.1.3)</w:t>
            </w:r>
          </w:p>
          <w:p w:rsidR="00075D8F" w:rsidRPr="00075D8F" w:rsidRDefault="00075D8F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5D8F">
              <w:rPr>
                <w:rFonts w:eastAsia="Times New Roman" w:cs="Arial"/>
                <w:szCs w:val="18"/>
                <w:lang w:eastAsia="ar-SA"/>
              </w:rPr>
              <w:t>Revision of S1-160040.</w:t>
            </w:r>
          </w:p>
        </w:tc>
      </w:tr>
      <w:tr w:rsidR="008879E9" w:rsidRPr="000A4138" w:rsidTr="00974087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97408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7408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974087" w:rsidRDefault="00AF644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1" w:history="1">
              <w:r w:rsidR="008879E9" w:rsidRPr="00974087">
                <w:rPr>
                  <w:rStyle w:val="Hyperlink"/>
                  <w:rFonts w:cs="Arial"/>
                  <w:color w:val="auto"/>
                </w:rPr>
                <w:t>S1-160073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97408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4087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97408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74087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974087">
              <w:rPr>
                <w:rFonts w:eastAsia="Times New Roman" w:cs="Arial"/>
                <w:szCs w:val="18"/>
                <w:lang w:eastAsia="ar-SA"/>
              </w:rPr>
              <w:t xml:space="preserve"> - </w:t>
            </w:r>
            <w:proofErr w:type="spellStart"/>
            <w:r w:rsidRPr="00974087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974087">
              <w:rPr>
                <w:rFonts w:eastAsia="Times New Roman" w:cs="Arial"/>
                <w:szCs w:val="18"/>
                <w:lang w:eastAsia="ar-SA"/>
              </w:rPr>
              <w:t xml:space="preserve"> -Proposed new requirements for leaving a video stream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974087" w:rsidRDefault="00974087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4087">
              <w:rPr>
                <w:rFonts w:eastAsia="Times New Roman" w:cs="Arial"/>
                <w:szCs w:val="18"/>
                <w:lang w:eastAsia="ar-SA"/>
              </w:rPr>
              <w:t>Revised to S1-160343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97408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4087">
              <w:rPr>
                <w:rFonts w:eastAsia="Times New Roman" w:cs="Arial"/>
                <w:szCs w:val="18"/>
                <w:lang w:eastAsia="ar-SA"/>
              </w:rPr>
              <w:t>Section 5.1.3</w:t>
            </w:r>
          </w:p>
        </w:tc>
      </w:tr>
      <w:tr w:rsidR="00974087" w:rsidRPr="000A4138" w:rsidTr="008A55A0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087" w:rsidRPr="00974087" w:rsidRDefault="00974087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7408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087" w:rsidRPr="00974087" w:rsidRDefault="00AF6443" w:rsidP="008879E9">
            <w:pPr>
              <w:snapToGrid w:val="0"/>
              <w:spacing w:after="0" w:line="240" w:lineRule="auto"/>
            </w:pPr>
            <w:hyperlink r:id="rId62" w:history="1">
              <w:r w:rsidR="00974087" w:rsidRPr="00974087">
                <w:rPr>
                  <w:rStyle w:val="Hyperlink"/>
                  <w:rFonts w:cs="Arial"/>
                  <w:color w:val="auto"/>
                </w:rPr>
                <w:t>S1-160343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087" w:rsidRPr="00974087" w:rsidRDefault="00974087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4087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087" w:rsidRPr="00974087" w:rsidRDefault="00974087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74087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974087">
              <w:rPr>
                <w:rFonts w:eastAsia="Times New Roman" w:cs="Arial"/>
                <w:szCs w:val="18"/>
                <w:lang w:eastAsia="ar-SA"/>
              </w:rPr>
              <w:t xml:space="preserve"> - </w:t>
            </w:r>
            <w:proofErr w:type="spellStart"/>
            <w:r w:rsidRPr="00974087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974087">
              <w:rPr>
                <w:rFonts w:eastAsia="Times New Roman" w:cs="Arial"/>
                <w:szCs w:val="18"/>
                <w:lang w:eastAsia="ar-SA"/>
              </w:rPr>
              <w:t xml:space="preserve"> -Proposed new requirements for leaving a video stream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087" w:rsidRPr="00974087" w:rsidRDefault="00974087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087" w:rsidRDefault="00974087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4087">
              <w:rPr>
                <w:rFonts w:eastAsia="Times New Roman" w:cs="Arial"/>
                <w:i/>
                <w:szCs w:val="18"/>
                <w:lang w:eastAsia="ar-SA"/>
              </w:rPr>
              <w:t>Section 5.1.3</w:t>
            </w:r>
          </w:p>
          <w:p w:rsidR="00974087" w:rsidRPr="00974087" w:rsidRDefault="00974087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4087">
              <w:rPr>
                <w:rFonts w:eastAsia="Times New Roman" w:cs="Arial"/>
                <w:szCs w:val="18"/>
                <w:lang w:eastAsia="ar-SA"/>
              </w:rPr>
              <w:t>Revision of S1-160073.</w:t>
            </w:r>
          </w:p>
        </w:tc>
      </w:tr>
      <w:tr w:rsidR="008879E9" w:rsidRPr="000A4138" w:rsidTr="008A55A0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879E9" w:rsidRPr="008A55A0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55A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879E9" w:rsidRPr="008A55A0" w:rsidRDefault="00AF644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3" w:history="1">
              <w:r w:rsidR="008879E9" w:rsidRPr="008A55A0">
                <w:rPr>
                  <w:rStyle w:val="Hyperlink"/>
                  <w:rFonts w:cs="Arial"/>
                  <w:color w:val="auto"/>
                </w:rPr>
                <w:t>S1-160074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879E9" w:rsidRPr="008A55A0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55A0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879E9" w:rsidRPr="008A55A0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55A0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8A55A0">
              <w:rPr>
                <w:rFonts w:eastAsia="Times New Roman" w:cs="Arial"/>
                <w:szCs w:val="18"/>
                <w:lang w:eastAsia="ar-SA"/>
              </w:rPr>
              <w:t xml:space="preserve"> - </w:t>
            </w:r>
            <w:proofErr w:type="spellStart"/>
            <w:r w:rsidRPr="008A55A0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8A55A0">
              <w:rPr>
                <w:rFonts w:eastAsia="Times New Roman" w:cs="Arial"/>
                <w:szCs w:val="18"/>
                <w:lang w:eastAsia="ar-SA"/>
              </w:rPr>
              <w:t xml:space="preserve"> -Proposed new requirements for forwarding a video stream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879E9" w:rsidRPr="008A55A0" w:rsidRDefault="008A55A0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55A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879E9" w:rsidRPr="008A55A0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55A0">
              <w:rPr>
                <w:rFonts w:eastAsia="Times New Roman" w:cs="Arial"/>
                <w:szCs w:val="18"/>
                <w:lang w:eastAsia="ar-SA"/>
              </w:rPr>
              <w:t>Section 5.1.3</w:t>
            </w:r>
          </w:p>
          <w:p w:rsidR="008A55A0" w:rsidRDefault="005E57E5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8A55A0">
              <w:rPr>
                <w:rFonts w:eastAsia="Times New Roman" w:cs="Arial"/>
                <w:szCs w:val="18"/>
                <w:highlight w:val="yellow"/>
                <w:lang w:eastAsia="ar-SA"/>
              </w:rPr>
              <w:t>Q4</w:t>
            </w:r>
          </w:p>
          <w:p w:rsidR="008A55A0" w:rsidRPr="008A55A0" w:rsidRDefault="008A55A0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</w:p>
          <w:p w:rsidR="008A55A0" w:rsidRDefault="008A55A0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5E57E5" w:rsidRPr="008A55A0" w:rsidRDefault="008A55A0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8A55A0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8879E9" w:rsidRPr="000A4138" w:rsidTr="008A55A0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8A55A0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55A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8A55A0" w:rsidRDefault="00AF644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4" w:history="1">
              <w:r w:rsidR="008879E9" w:rsidRPr="008A55A0">
                <w:rPr>
                  <w:rStyle w:val="Hyperlink"/>
                  <w:rFonts w:cs="Arial"/>
                  <w:color w:val="auto"/>
                </w:rPr>
                <w:t>S1-160041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8A55A0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55A0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8A55A0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55A0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8A55A0">
              <w:rPr>
                <w:rFonts w:eastAsia="Times New Roman" w:cs="Arial"/>
                <w:szCs w:val="18"/>
                <w:lang w:eastAsia="ar-SA"/>
              </w:rPr>
              <w:t xml:space="preserve"> robots’ video remote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8A55A0" w:rsidRDefault="008A55A0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55A0">
              <w:rPr>
                <w:rFonts w:eastAsia="Times New Roman" w:cs="Arial"/>
                <w:szCs w:val="18"/>
                <w:lang w:eastAsia="ar-SA"/>
              </w:rPr>
              <w:t>Revised to S1-160348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8A55A0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55A0">
              <w:rPr>
                <w:rFonts w:eastAsia="Times New Roman" w:cs="Arial"/>
                <w:szCs w:val="18"/>
                <w:lang w:eastAsia="ar-SA"/>
              </w:rPr>
              <w:t>Section 5.1.4</w:t>
            </w:r>
          </w:p>
        </w:tc>
      </w:tr>
      <w:tr w:rsidR="008A55A0" w:rsidRPr="000A4138" w:rsidTr="008A55A0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5A0" w:rsidRPr="008A55A0" w:rsidRDefault="008A55A0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55A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5A0" w:rsidRPr="008A55A0" w:rsidRDefault="00AF6443" w:rsidP="008879E9">
            <w:pPr>
              <w:snapToGrid w:val="0"/>
              <w:spacing w:after="0" w:line="240" w:lineRule="auto"/>
            </w:pPr>
            <w:hyperlink r:id="rId65" w:history="1">
              <w:r w:rsidR="008A55A0" w:rsidRPr="008A55A0">
                <w:rPr>
                  <w:rStyle w:val="Hyperlink"/>
                  <w:rFonts w:cs="Arial"/>
                  <w:color w:val="auto"/>
                </w:rPr>
                <w:t>S1-160348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5A0" w:rsidRPr="008A55A0" w:rsidRDefault="008A55A0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55A0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5A0" w:rsidRPr="008A55A0" w:rsidRDefault="008A55A0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55A0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8A55A0">
              <w:rPr>
                <w:rFonts w:eastAsia="Times New Roman" w:cs="Arial"/>
                <w:szCs w:val="18"/>
                <w:lang w:eastAsia="ar-SA"/>
              </w:rPr>
              <w:t xml:space="preserve"> robots’ video remote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5A0" w:rsidRPr="008A55A0" w:rsidRDefault="008A55A0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5A0" w:rsidRDefault="008A55A0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55A0">
              <w:rPr>
                <w:rFonts w:eastAsia="Times New Roman" w:cs="Arial"/>
                <w:i/>
                <w:szCs w:val="18"/>
                <w:lang w:eastAsia="ar-SA"/>
              </w:rPr>
              <w:t>Section 5.1.4</w:t>
            </w:r>
          </w:p>
          <w:p w:rsidR="008A55A0" w:rsidRPr="008A55A0" w:rsidRDefault="008A55A0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55A0">
              <w:rPr>
                <w:rFonts w:eastAsia="Times New Roman" w:cs="Arial"/>
                <w:szCs w:val="18"/>
                <w:lang w:eastAsia="ar-SA"/>
              </w:rPr>
              <w:t>Revision of S1-160041.</w:t>
            </w:r>
          </w:p>
        </w:tc>
      </w:tr>
      <w:tr w:rsidR="008879E9" w:rsidRPr="000A4138" w:rsidTr="0016727C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16727C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6727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16727C" w:rsidRDefault="00AF644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6" w:history="1">
              <w:r w:rsidR="008879E9" w:rsidRPr="0016727C">
                <w:rPr>
                  <w:rStyle w:val="Hyperlink"/>
                  <w:rFonts w:cs="Arial"/>
                  <w:color w:val="auto"/>
                </w:rPr>
                <w:t>S1-160034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16727C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27C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16727C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6727C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16727C">
              <w:rPr>
                <w:rFonts w:eastAsia="Times New Roman" w:cs="Arial"/>
                <w:szCs w:val="18"/>
                <w:lang w:eastAsia="ar-SA"/>
              </w:rPr>
              <w:t xml:space="preserve"> profile management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16727C" w:rsidRDefault="0016727C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and merged into 345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16727C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27C">
              <w:rPr>
                <w:rFonts w:eastAsia="Times New Roman" w:cs="Arial"/>
                <w:szCs w:val="18"/>
                <w:lang w:eastAsia="ar-SA"/>
              </w:rPr>
              <w:t>Section 5.1.5</w:t>
            </w:r>
          </w:p>
        </w:tc>
      </w:tr>
      <w:tr w:rsidR="00E4388F" w:rsidRPr="000A4138" w:rsidTr="0016727C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4388F" w:rsidRPr="0016727C" w:rsidRDefault="00E4388F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6727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4388F" w:rsidRPr="0016727C" w:rsidRDefault="00AF6443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7" w:history="1">
              <w:r w:rsidR="00E4388F" w:rsidRPr="0016727C">
                <w:rPr>
                  <w:rStyle w:val="Hyperlink"/>
                  <w:rFonts w:cs="Arial"/>
                  <w:color w:val="auto"/>
                </w:rPr>
                <w:t>S1-160127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4388F" w:rsidRPr="0016727C" w:rsidRDefault="00E4388F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27C">
              <w:rPr>
                <w:rFonts w:eastAsia="SimSun" w:hint="eastAsia"/>
                <w:lang w:eastAsia="zh-CN"/>
              </w:rPr>
              <w:t>Huawei, TD-Tech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4388F" w:rsidRPr="0016727C" w:rsidRDefault="00E4388F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6727C">
              <w:rPr>
                <w:rFonts w:eastAsia="SimSun"/>
                <w:lang w:eastAsia="en-GB"/>
              </w:rPr>
              <w:t>MCVideo</w:t>
            </w:r>
            <w:proofErr w:type="spellEnd"/>
            <w:r w:rsidRPr="0016727C">
              <w:rPr>
                <w:rFonts w:eastAsia="SimSun"/>
                <w:lang w:eastAsia="en-GB"/>
              </w:rPr>
              <w:t xml:space="preserve"> profile management and administration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4388F" w:rsidRPr="0016727C" w:rsidRDefault="0016727C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27C">
              <w:rPr>
                <w:rFonts w:eastAsia="Times New Roman" w:cs="Arial"/>
                <w:szCs w:val="18"/>
                <w:lang w:eastAsia="ar-SA"/>
              </w:rPr>
              <w:t>Revised to S1-160345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4388F" w:rsidRPr="0016727C" w:rsidRDefault="00E4388F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27C">
              <w:rPr>
                <w:rFonts w:eastAsia="Times New Roman" w:cs="Arial"/>
                <w:szCs w:val="18"/>
                <w:lang w:eastAsia="ar-SA"/>
              </w:rPr>
              <w:t>Section 5.1.5</w:t>
            </w:r>
          </w:p>
        </w:tc>
      </w:tr>
      <w:tr w:rsidR="0016727C" w:rsidRPr="000A4138" w:rsidTr="00203961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7C" w:rsidRPr="0016727C" w:rsidRDefault="0016727C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6727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7C" w:rsidRPr="0016727C" w:rsidRDefault="00AF6443" w:rsidP="00E4388F">
            <w:pPr>
              <w:snapToGrid w:val="0"/>
              <w:spacing w:after="0" w:line="240" w:lineRule="auto"/>
            </w:pPr>
            <w:hyperlink r:id="rId68" w:history="1">
              <w:r w:rsidR="0016727C" w:rsidRPr="0016727C">
                <w:rPr>
                  <w:rStyle w:val="Hyperlink"/>
                  <w:rFonts w:cs="Arial"/>
                  <w:color w:val="auto"/>
                </w:rPr>
                <w:t>S1-160345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7C" w:rsidRPr="0016727C" w:rsidRDefault="0016727C" w:rsidP="00E4388F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r w:rsidRPr="0016727C">
              <w:rPr>
                <w:rFonts w:eastAsia="SimSun"/>
                <w:lang w:eastAsia="zh-CN"/>
              </w:rPr>
              <w:t>Huawei, TD-Tech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7C" w:rsidRPr="0016727C" w:rsidRDefault="0016727C" w:rsidP="00E4388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16727C">
              <w:rPr>
                <w:rFonts w:eastAsia="SimSun"/>
                <w:lang w:eastAsia="en-GB"/>
              </w:rPr>
              <w:t>MCVideo</w:t>
            </w:r>
            <w:proofErr w:type="spellEnd"/>
            <w:r w:rsidRPr="0016727C">
              <w:rPr>
                <w:rFonts w:eastAsia="SimSun"/>
                <w:lang w:eastAsia="en-GB"/>
              </w:rPr>
              <w:t xml:space="preserve"> profile management and administration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7C" w:rsidRPr="0016727C" w:rsidRDefault="0016727C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7C" w:rsidRDefault="0016727C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27C">
              <w:rPr>
                <w:rFonts w:eastAsia="Times New Roman" w:cs="Arial"/>
                <w:i/>
                <w:szCs w:val="18"/>
                <w:lang w:eastAsia="ar-SA"/>
              </w:rPr>
              <w:t>Section 5.1.5</w:t>
            </w:r>
          </w:p>
          <w:p w:rsidR="008A55A0" w:rsidRPr="0016727C" w:rsidRDefault="0016727C" w:rsidP="00251AC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27C">
              <w:rPr>
                <w:rFonts w:eastAsia="Times New Roman" w:cs="Arial"/>
                <w:szCs w:val="18"/>
                <w:lang w:eastAsia="ar-SA"/>
              </w:rPr>
              <w:t>Revision of S1-160127.</w:t>
            </w:r>
          </w:p>
        </w:tc>
      </w:tr>
      <w:tr w:rsidR="005C072C" w:rsidRPr="000A4138" w:rsidTr="00203961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203961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0396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203961" w:rsidRDefault="00AF6443" w:rsidP="00270D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9" w:history="1">
              <w:r w:rsidR="005C072C" w:rsidRPr="00203961">
                <w:rPr>
                  <w:rStyle w:val="Hyperlink"/>
                  <w:rFonts w:cs="Arial"/>
                  <w:color w:val="auto"/>
                </w:rPr>
                <w:t>S1-160029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203961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3961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203961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03961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203961">
              <w:rPr>
                <w:rFonts w:eastAsia="Times New Roman" w:cs="Arial"/>
                <w:szCs w:val="18"/>
                <w:lang w:eastAsia="ar-SA"/>
              </w:rPr>
              <w:t xml:space="preserve"> air ground air communications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203961" w:rsidRDefault="00203961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396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203961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3961">
              <w:rPr>
                <w:rFonts w:eastAsia="Times New Roman" w:cs="Arial"/>
                <w:szCs w:val="18"/>
                <w:lang w:eastAsia="ar-SA"/>
              </w:rPr>
              <w:t>Section 5.1.x</w:t>
            </w:r>
          </w:p>
          <w:p w:rsidR="00251AC7" w:rsidRPr="00203961" w:rsidRDefault="00203961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3961">
              <w:rPr>
                <w:rFonts w:eastAsia="Times New Roman" w:cs="Arial"/>
                <w:szCs w:val="18"/>
                <w:lang w:eastAsia="ar-SA"/>
              </w:rPr>
              <w:t xml:space="preserve">Noted by the agreement in </w:t>
            </w:r>
            <w:proofErr w:type="spellStart"/>
            <w:r w:rsidRPr="00203961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203961">
              <w:rPr>
                <w:rFonts w:eastAsia="Times New Roman" w:cs="Arial"/>
                <w:szCs w:val="18"/>
                <w:lang w:eastAsia="ar-SA"/>
              </w:rPr>
              <w:t>;</w:t>
            </w:r>
          </w:p>
        </w:tc>
      </w:tr>
      <w:tr w:rsidR="005C072C" w:rsidRPr="000A4138" w:rsidTr="00251AC7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251AC7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51A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251AC7" w:rsidRDefault="00AF6443" w:rsidP="00270D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0" w:history="1">
              <w:r w:rsidR="005C072C" w:rsidRPr="00251AC7">
                <w:rPr>
                  <w:rStyle w:val="Hyperlink"/>
                  <w:rFonts w:cs="Arial"/>
                  <w:color w:val="auto"/>
                </w:rPr>
                <w:t>S1-160030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251AC7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1AC7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251AC7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51AC7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251AC7">
              <w:rPr>
                <w:rFonts w:eastAsia="Times New Roman" w:cs="Arial"/>
                <w:szCs w:val="18"/>
                <w:lang w:eastAsia="ar-SA"/>
              </w:rPr>
              <w:t xml:space="preserve"> enhanced presence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251AC7" w:rsidRDefault="00251AC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1AC7">
              <w:rPr>
                <w:rFonts w:eastAsia="Times New Roman" w:cs="Arial"/>
                <w:szCs w:val="18"/>
                <w:lang w:eastAsia="ar-SA"/>
              </w:rPr>
              <w:t>Revised to S1-160349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251AC7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1AC7">
              <w:rPr>
                <w:rFonts w:eastAsia="Times New Roman" w:cs="Arial"/>
                <w:szCs w:val="18"/>
                <w:lang w:eastAsia="ar-SA"/>
              </w:rPr>
              <w:t>Section 5.1.x</w:t>
            </w:r>
          </w:p>
        </w:tc>
      </w:tr>
      <w:tr w:rsidR="00251AC7" w:rsidRPr="000A4138" w:rsidTr="00251AC7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7" w:rsidRPr="00251AC7" w:rsidRDefault="00251AC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51A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7" w:rsidRPr="00251AC7" w:rsidRDefault="00AF6443" w:rsidP="00270D01">
            <w:pPr>
              <w:snapToGrid w:val="0"/>
              <w:spacing w:after="0" w:line="240" w:lineRule="auto"/>
            </w:pPr>
            <w:hyperlink r:id="rId71" w:history="1">
              <w:r w:rsidR="00251AC7" w:rsidRPr="00251AC7">
                <w:rPr>
                  <w:rStyle w:val="Hyperlink"/>
                  <w:rFonts w:cs="Arial"/>
                  <w:color w:val="auto"/>
                </w:rPr>
                <w:t>S1-160349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7" w:rsidRPr="00251AC7" w:rsidRDefault="00251AC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1AC7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7" w:rsidRPr="00251AC7" w:rsidRDefault="00251AC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51AC7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251AC7">
              <w:rPr>
                <w:rFonts w:eastAsia="Times New Roman" w:cs="Arial"/>
                <w:szCs w:val="18"/>
                <w:lang w:eastAsia="ar-SA"/>
              </w:rPr>
              <w:t xml:space="preserve"> enhanced presence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7" w:rsidRPr="00251AC7" w:rsidRDefault="00251AC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7" w:rsidRDefault="00251AC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1AC7">
              <w:rPr>
                <w:rFonts w:eastAsia="Times New Roman" w:cs="Arial"/>
                <w:i/>
                <w:szCs w:val="18"/>
                <w:lang w:eastAsia="ar-SA"/>
              </w:rPr>
              <w:t>Section 5.1.x</w:t>
            </w:r>
          </w:p>
          <w:p w:rsidR="00251AC7" w:rsidRPr="00251AC7" w:rsidRDefault="00251AC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1AC7">
              <w:rPr>
                <w:rFonts w:eastAsia="Times New Roman" w:cs="Arial"/>
                <w:szCs w:val="18"/>
                <w:lang w:eastAsia="ar-SA"/>
              </w:rPr>
              <w:t>Revision of S1-160030.</w:t>
            </w:r>
          </w:p>
        </w:tc>
      </w:tr>
      <w:tr w:rsidR="008879E9" w:rsidRPr="000A4138" w:rsidTr="00353F18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353F18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53F1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353F18" w:rsidRDefault="00AF644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2" w:history="1">
              <w:r w:rsidR="008879E9" w:rsidRPr="00353F18">
                <w:rPr>
                  <w:rStyle w:val="Hyperlink"/>
                  <w:rFonts w:cs="Arial"/>
                  <w:color w:val="auto"/>
                </w:rPr>
                <w:t>S1-160035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353F18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3F18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353F18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53F18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353F18">
              <w:rPr>
                <w:rFonts w:eastAsia="Times New Roman" w:cs="Arial"/>
                <w:szCs w:val="18"/>
                <w:lang w:eastAsia="ar-SA"/>
              </w:rPr>
              <w:t xml:space="preserve"> push and pull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353F18" w:rsidRDefault="00353F18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3F18">
              <w:rPr>
                <w:rFonts w:eastAsia="Times New Roman" w:cs="Arial"/>
                <w:szCs w:val="18"/>
                <w:lang w:eastAsia="ar-SA"/>
              </w:rPr>
              <w:t>Revised to S1-160447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353F18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3F18">
              <w:rPr>
                <w:rFonts w:eastAsia="Times New Roman" w:cs="Arial"/>
                <w:szCs w:val="18"/>
                <w:lang w:eastAsia="ar-SA"/>
              </w:rPr>
              <w:t>Section 5.1.x</w:t>
            </w:r>
          </w:p>
          <w:p w:rsidR="00353F18" w:rsidRPr="00353F18" w:rsidRDefault="00353F18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3F18">
              <w:rPr>
                <w:rFonts w:eastAsia="Times New Roman" w:cs="Arial"/>
                <w:szCs w:val="18"/>
                <w:lang w:eastAsia="ar-SA"/>
              </w:rPr>
              <w:t>Revised before presentation</w:t>
            </w:r>
          </w:p>
        </w:tc>
      </w:tr>
      <w:tr w:rsidR="00353F18" w:rsidRPr="000A4138" w:rsidTr="00A04542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F18" w:rsidRPr="00353F18" w:rsidRDefault="00353F18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53F1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F18" w:rsidRPr="00353F18" w:rsidRDefault="00AF6443" w:rsidP="008879E9">
            <w:pPr>
              <w:snapToGrid w:val="0"/>
              <w:spacing w:after="0" w:line="240" w:lineRule="auto"/>
            </w:pPr>
            <w:hyperlink r:id="rId73" w:history="1">
              <w:r w:rsidR="00353F18" w:rsidRPr="00353F18">
                <w:rPr>
                  <w:rStyle w:val="Hyperlink"/>
                  <w:rFonts w:cs="Arial"/>
                  <w:color w:val="auto"/>
                </w:rPr>
                <w:t>S1-160447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F18" w:rsidRPr="00353F18" w:rsidRDefault="00353F18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3F18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F18" w:rsidRPr="00353F18" w:rsidRDefault="00353F18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53F18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353F18">
              <w:rPr>
                <w:rFonts w:eastAsia="Times New Roman" w:cs="Arial"/>
                <w:szCs w:val="18"/>
                <w:lang w:eastAsia="ar-SA"/>
              </w:rPr>
              <w:t xml:space="preserve"> push and pull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F18" w:rsidRPr="00353F18" w:rsidRDefault="00353F18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F18" w:rsidRPr="00353F18" w:rsidRDefault="00353F18" w:rsidP="008879E9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353F18">
              <w:rPr>
                <w:rFonts w:eastAsia="Times New Roman" w:cs="Arial"/>
                <w:i/>
                <w:szCs w:val="18"/>
                <w:lang w:eastAsia="ar-SA"/>
              </w:rPr>
              <w:t>Section 5.1.x</w:t>
            </w:r>
          </w:p>
          <w:p w:rsidR="00353F18" w:rsidRDefault="00353F18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3F18">
              <w:rPr>
                <w:rFonts w:eastAsia="Times New Roman" w:cs="Arial"/>
                <w:i/>
                <w:szCs w:val="18"/>
                <w:lang w:eastAsia="ar-SA"/>
              </w:rPr>
              <w:t xml:space="preserve">Revised </w:t>
            </w:r>
            <w:r w:rsidRPr="00353F18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before presentation</w:t>
            </w:r>
          </w:p>
          <w:p w:rsidR="0016727C" w:rsidRPr="00353F18" w:rsidRDefault="00353F18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3F18">
              <w:rPr>
                <w:rFonts w:eastAsia="Times New Roman" w:cs="Arial"/>
                <w:szCs w:val="18"/>
                <w:lang w:eastAsia="ar-SA"/>
              </w:rPr>
              <w:t>Revision of S1-160035.</w:t>
            </w:r>
          </w:p>
        </w:tc>
      </w:tr>
      <w:tr w:rsidR="008879E9" w:rsidRPr="000A4138" w:rsidTr="00A04542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879E9" w:rsidRPr="00A04542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454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879E9" w:rsidRPr="00A04542" w:rsidRDefault="00AF644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4" w:history="1">
              <w:r w:rsidR="008879E9" w:rsidRPr="00A04542">
                <w:rPr>
                  <w:rStyle w:val="Hyperlink"/>
                  <w:rFonts w:cs="Arial"/>
                  <w:color w:val="auto"/>
                </w:rPr>
                <w:t>S1-160036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879E9" w:rsidRPr="00A04542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4542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879E9" w:rsidRPr="00A04542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4542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A04542">
              <w:rPr>
                <w:rFonts w:eastAsia="Times New Roman" w:cs="Arial"/>
                <w:szCs w:val="18"/>
                <w:lang w:eastAsia="ar-SA"/>
              </w:rPr>
              <w:t xml:space="preserve"> video availability notification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879E9" w:rsidRPr="00A04542" w:rsidRDefault="00A04542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454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04542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4542">
              <w:rPr>
                <w:rFonts w:eastAsia="Times New Roman" w:cs="Arial"/>
                <w:szCs w:val="18"/>
                <w:lang w:eastAsia="ar-SA"/>
              </w:rPr>
              <w:t>Section 5.2.1</w:t>
            </w:r>
          </w:p>
          <w:p w:rsidR="00A04542" w:rsidRPr="00A04542" w:rsidRDefault="00A04542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A04542" w:rsidRDefault="00A04542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8879E9" w:rsidRPr="00A04542" w:rsidRDefault="00A04542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A04542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8879E9" w:rsidRPr="000A4138" w:rsidTr="00A04542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A04542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454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A04542" w:rsidRDefault="00AF644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5" w:history="1">
              <w:r w:rsidR="008879E9" w:rsidRPr="00A04542">
                <w:rPr>
                  <w:rStyle w:val="Hyperlink"/>
                  <w:rFonts w:cs="Arial"/>
                  <w:color w:val="auto"/>
                </w:rPr>
                <w:t>S1-160037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A04542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4542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A04542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4542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A04542">
              <w:rPr>
                <w:rFonts w:eastAsia="Times New Roman" w:cs="Arial"/>
                <w:szCs w:val="18"/>
                <w:lang w:eastAsia="ar-SA"/>
              </w:rPr>
              <w:t xml:space="preserve"> video consultation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A04542" w:rsidRDefault="00A04542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4542">
              <w:rPr>
                <w:rFonts w:eastAsia="Times New Roman" w:cs="Arial"/>
                <w:szCs w:val="18"/>
                <w:lang w:eastAsia="ar-SA"/>
              </w:rPr>
              <w:t>Revised to S1-160460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A04542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4542">
              <w:rPr>
                <w:rFonts w:eastAsia="Times New Roman" w:cs="Arial"/>
                <w:szCs w:val="18"/>
                <w:lang w:eastAsia="ar-SA"/>
              </w:rPr>
              <w:t>Section 5.2.2</w:t>
            </w:r>
          </w:p>
        </w:tc>
      </w:tr>
      <w:tr w:rsidR="00A04542" w:rsidRPr="000A4138" w:rsidTr="00A04542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542" w:rsidRPr="00A04542" w:rsidRDefault="00A04542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454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542" w:rsidRPr="00A04542" w:rsidRDefault="00AF6443" w:rsidP="008879E9">
            <w:pPr>
              <w:snapToGrid w:val="0"/>
              <w:spacing w:after="0" w:line="240" w:lineRule="auto"/>
            </w:pPr>
            <w:hyperlink r:id="rId76" w:history="1">
              <w:r w:rsidR="00A04542" w:rsidRPr="00A04542">
                <w:rPr>
                  <w:rStyle w:val="Hyperlink"/>
                  <w:rFonts w:cs="Arial"/>
                  <w:color w:val="auto"/>
                </w:rPr>
                <w:t>S1-160460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542" w:rsidRPr="00A04542" w:rsidRDefault="00A04542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4542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542" w:rsidRPr="00A04542" w:rsidRDefault="00A04542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4542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A04542">
              <w:rPr>
                <w:rFonts w:eastAsia="Times New Roman" w:cs="Arial"/>
                <w:szCs w:val="18"/>
                <w:lang w:eastAsia="ar-SA"/>
              </w:rPr>
              <w:t xml:space="preserve"> video consultation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542" w:rsidRPr="00A04542" w:rsidRDefault="00A04542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542" w:rsidRDefault="00A04542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4542">
              <w:rPr>
                <w:rFonts w:eastAsia="Times New Roman" w:cs="Arial"/>
                <w:i/>
                <w:szCs w:val="18"/>
                <w:lang w:eastAsia="ar-SA"/>
              </w:rPr>
              <w:t>Section 5.2.2</w:t>
            </w:r>
          </w:p>
          <w:p w:rsidR="00A04542" w:rsidRPr="00A04542" w:rsidRDefault="00A04542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4542">
              <w:rPr>
                <w:rFonts w:eastAsia="Times New Roman" w:cs="Arial"/>
                <w:szCs w:val="18"/>
                <w:lang w:eastAsia="ar-SA"/>
              </w:rPr>
              <w:t>Revision of S1-160037.</w:t>
            </w:r>
          </w:p>
        </w:tc>
      </w:tr>
      <w:tr w:rsidR="008879E9" w:rsidRPr="000A4138" w:rsidTr="00A04542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A04542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4542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A04542" w:rsidRDefault="00AF644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7" w:history="1">
              <w:r w:rsidR="008879E9" w:rsidRPr="00A04542">
                <w:rPr>
                  <w:rStyle w:val="Hyperlink"/>
                  <w:rFonts w:cs="Arial"/>
                  <w:color w:val="auto"/>
                </w:rPr>
                <w:t>S1-160039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A04542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4542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A04542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4542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A04542">
              <w:rPr>
                <w:rFonts w:eastAsia="Times New Roman" w:cs="Arial"/>
                <w:szCs w:val="18"/>
                <w:lang w:eastAsia="ar-SA"/>
              </w:rPr>
              <w:t xml:space="preserve"> video storage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A04542" w:rsidRDefault="00A04542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4542">
              <w:rPr>
                <w:rFonts w:eastAsia="Times New Roman" w:cs="Arial"/>
                <w:szCs w:val="18"/>
                <w:lang w:eastAsia="ar-SA"/>
              </w:rPr>
              <w:t>Revised to S1-160461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A04542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4542">
              <w:rPr>
                <w:rFonts w:eastAsia="Times New Roman" w:cs="Arial"/>
                <w:szCs w:val="18"/>
                <w:lang w:eastAsia="ar-SA"/>
              </w:rPr>
              <w:t>Section 5.2.3</w:t>
            </w:r>
          </w:p>
        </w:tc>
      </w:tr>
      <w:tr w:rsidR="00A04542" w:rsidRPr="000A4138" w:rsidTr="00A04542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542" w:rsidRPr="00A04542" w:rsidRDefault="00A04542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454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542" w:rsidRPr="00A04542" w:rsidRDefault="00AF6443" w:rsidP="008879E9">
            <w:pPr>
              <w:snapToGrid w:val="0"/>
              <w:spacing w:after="0" w:line="240" w:lineRule="auto"/>
            </w:pPr>
            <w:hyperlink r:id="rId78" w:history="1">
              <w:r w:rsidR="00A04542" w:rsidRPr="00A04542">
                <w:rPr>
                  <w:rStyle w:val="Hyperlink"/>
                  <w:rFonts w:cs="Arial"/>
                  <w:color w:val="auto"/>
                </w:rPr>
                <w:t>S1-160461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542" w:rsidRPr="00A04542" w:rsidRDefault="00A04542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4542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542" w:rsidRPr="00A04542" w:rsidRDefault="00A04542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4542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A04542">
              <w:rPr>
                <w:rFonts w:eastAsia="Times New Roman" w:cs="Arial"/>
                <w:szCs w:val="18"/>
                <w:lang w:eastAsia="ar-SA"/>
              </w:rPr>
              <w:t xml:space="preserve"> video storage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542" w:rsidRPr="00A04542" w:rsidRDefault="00A04542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542" w:rsidRDefault="00A04542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4542">
              <w:rPr>
                <w:rFonts w:eastAsia="Times New Roman" w:cs="Arial"/>
                <w:i/>
                <w:szCs w:val="18"/>
                <w:lang w:eastAsia="ar-SA"/>
              </w:rPr>
              <w:t>Section 5.2.3</w:t>
            </w:r>
          </w:p>
          <w:p w:rsidR="00A04542" w:rsidRPr="00A04542" w:rsidRDefault="00A04542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4542">
              <w:rPr>
                <w:rFonts w:eastAsia="Times New Roman" w:cs="Arial"/>
                <w:szCs w:val="18"/>
                <w:lang w:eastAsia="ar-SA"/>
              </w:rPr>
              <w:t>Revision of S1-160039.</w:t>
            </w:r>
          </w:p>
        </w:tc>
      </w:tr>
      <w:tr w:rsidR="00C22985" w:rsidRPr="000A4138" w:rsidTr="008A55A0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2985" w:rsidRPr="008A55A0" w:rsidRDefault="00C22985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55A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2985" w:rsidRPr="008A55A0" w:rsidRDefault="00AF6443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9" w:history="1">
              <w:r w:rsidR="00C22985" w:rsidRPr="008A55A0">
                <w:rPr>
                  <w:rStyle w:val="Hyperlink"/>
                  <w:rFonts w:cs="Arial"/>
                  <w:color w:val="auto"/>
                </w:rPr>
                <w:t>S1-160075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2985" w:rsidRPr="008A55A0" w:rsidRDefault="00C22985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55A0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2985" w:rsidRPr="008A55A0" w:rsidRDefault="00C22985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55A0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8A55A0">
              <w:rPr>
                <w:rFonts w:eastAsia="Times New Roman" w:cs="Arial"/>
                <w:szCs w:val="18"/>
                <w:lang w:eastAsia="ar-SA"/>
              </w:rPr>
              <w:t xml:space="preserve"> - </w:t>
            </w:r>
            <w:proofErr w:type="spellStart"/>
            <w:r w:rsidRPr="008A55A0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8A55A0">
              <w:rPr>
                <w:rFonts w:eastAsia="Times New Roman" w:cs="Arial"/>
                <w:szCs w:val="18"/>
                <w:lang w:eastAsia="ar-SA"/>
              </w:rPr>
              <w:t xml:space="preserve"> -Proposed new requirements for configuring external video capabilities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2985" w:rsidRPr="008A55A0" w:rsidRDefault="008A55A0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55A0">
              <w:rPr>
                <w:rFonts w:eastAsia="Times New Roman" w:cs="Arial"/>
                <w:szCs w:val="18"/>
                <w:lang w:eastAsia="ar-SA"/>
              </w:rPr>
              <w:t>Revised to S1-160347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2985" w:rsidRPr="008A55A0" w:rsidRDefault="00C22985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55A0">
              <w:rPr>
                <w:rFonts w:eastAsia="Times New Roman" w:cs="Arial"/>
                <w:szCs w:val="18"/>
                <w:lang w:eastAsia="ar-SA"/>
              </w:rPr>
              <w:t>Section 5.2.4</w:t>
            </w:r>
          </w:p>
        </w:tc>
      </w:tr>
      <w:tr w:rsidR="008A55A0" w:rsidRPr="000A4138" w:rsidTr="008A55A0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5A0" w:rsidRPr="008A55A0" w:rsidRDefault="008A55A0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55A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5A0" w:rsidRPr="008A55A0" w:rsidRDefault="00AF6443" w:rsidP="00C22985">
            <w:pPr>
              <w:snapToGrid w:val="0"/>
              <w:spacing w:after="0" w:line="240" w:lineRule="auto"/>
            </w:pPr>
            <w:hyperlink r:id="rId80" w:history="1">
              <w:r w:rsidR="008A55A0" w:rsidRPr="008A55A0">
                <w:rPr>
                  <w:rStyle w:val="Hyperlink"/>
                  <w:rFonts w:cs="Arial"/>
                  <w:color w:val="auto"/>
                </w:rPr>
                <w:t>S1-160347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5A0" w:rsidRPr="008A55A0" w:rsidRDefault="008A55A0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55A0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5A0" w:rsidRPr="008A55A0" w:rsidRDefault="008A55A0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55A0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8A55A0">
              <w:rPr>
                <w:rFonts w:eastAsia="Times New Roman" w:cs="Arial"/>
                <w:szCs w:val="18"/>
                <w:lang w:eastAsia="ar-SA"/>
              </w:rPr>
              <w:t xml:space="preserve"> - </w:t>
            </w:r>
            <w:proofErr w:type="spellStart"/>
            <w:r w:rsidRPr="008A55A0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8A55A0">
              <w:rPr>
                <w:rFonts w:eastAsia="Times New Roman" w:cs="Arial"/>
                <w:szCs w:val="18"/>
                <w:lang w:eastAsia="ar-SA"/>
              </w:rPr>
              <w:t xml:space="preserve"> -Proposed new requirements for configuring external video capabilities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5A0" w:rsidRPr="008A55A0" w:rsidRDefault="008A55A0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5A0" w:rsidRDefault="008A55A0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55A0">
              <w:rPr>
                <w:rFonts w:eastAsia="Times New Roman" w:cs="Arial"/>
                <w:i/>
                <w:szCs w:val="18"/>
                <w:lang w:eastAsia="ar-SA"/>
              </w:rPr>
              <w:t>Section 5.2.4</w:t>
            </w:r>
          </w:p>
          <w:p w:rsidR="008A55A0" w:rsidRPr="008A55A0" w:rsidRDefault="008A55A0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55A0">
              <w:rPr>
                <w:rFonts w:eastAsia="Times New Roman" w:cs="Arial"/>
                <w:szCs w:val="18"/>
                <w:lang w:eastAsia="ar-SA"/>
              </w:rPr>
              <w:t>Revision of S1-160075.</w:t>
            </w:r>
          </w:p>
        </w:tc>
      </w:tr>
      <w:tr w:rsidR="00C22985" w:rsidRPr="000A4138" w:rsidTr="0016727C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2985" w:rsidRPr="0016727C" w:rsidRDefault="00C22985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6727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2985" w:rsidRPr="0016727C" w:rsidRDefault="00AF6443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1" w:history="1">
              <w:r w:rsidR="00C22985" w:rsidRPr="0016727C">
                <w:rPr>
                  <w:rStyle w:val="Hyperlink"/>
                  <w:rFonts w:cs="Arial"/>
                  <w:color w:val="auto"/>
                </w:rPr>
                <w:t>S1-160125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2985" w:rsidRPr="0016727C" w:rsidRDefault="00C22985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27C">
              <w:rPr>
                <w:rFonts w:eastAsia="SimSun" w:hint="eastAsia"/>
                <w:lang w:eastAsia="zh-CN"/>
              </w:rPr>
              <w:t>Huawei, TD-Tech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2985" w:rsidRPr="0016727C" w:rsidRDefault="00C22985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27C">
              <w:rPr>
                <w:rFonts w:eastAsia="SimSun"/>
                <w:lang w:eastAsia="en-GB"/>
              </w:rPr>
              <w:t>Video control by a dispatcher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2985" w:rsidRPr="0016727C" w:rsidRDefault="0016727C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27C">
              <w:rPr>
                <w:rFonts w:eastAsia="Times New Roman" w:cs="Arial"/>
                <w:szCs w:val="18"/>
                <w:lang w:eastAsia="ar-SA"/>
              </w:rPr>
              <w:t>Revised to S1-160346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2985" w:rsidRPr="0016727C" w:rsidRDefault="00C22985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27C">
              <w:rPr>
                <w:rFonts w:eastAsia="Times New Roman" w:cs="Arial"/>
                <w:szCs w:val="18"/>
                <w:lang w:eastAsia="ar-SA"/>
              </w:rPr>
              <w:t>Section 5.2.x</w:t>
            </w:r>
          </w:p>
          <w:p w:rsidR="0016727C" w:rsidRPr="0016727C" w:rsidRDefault="0016727C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27C">
              <w:rPr>
                <w:rFonts w:eastAsia="Times New Roman" w:cs="Arial"/>
                <w:szCs w:val="18"/>
                <w:lang w:eastAsia="ar-SA"/>
              </w:rPr>
              <w:t>Related in part to 447;</w:t>
            </w:r>
          </w:p>
        </w:tc>
      </w:tr>
      <w:tr w:rsidR="0016727C" w:rsidRPr="000A4138" w:rsidTr="00A04542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7C" w:rsidRPr="0016727C" w:rsidRDefault="0016727C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6727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7C" w:rsidRPr="0016727C" w:rsidRDefault="00AF6443" w:rsidP="00C22985">
            <w:pPr>
              <w:snapToGrid w:val="0"/>
              <w:spacing w:after="0" w:line="240" w:lineRule="auto"/>
            </w:pPr>
            <w:hyperlink r:id="rId82" w:history="1">
              <w:r w:rsidR="0016727C" w:rsidRPr="0016727C">
                <w:rPr>
                  <w:rStyle w:val="Hyperlink"/>
                  <w:rFonts w:cs="Arial"/>
                  <w:color w:val="auto"/>
                </w:rPr>
                <w:t>S1-160346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7C" w:rsidRPr="0016727C" w:rsidRDefault="0016727C" w:rsidP="00C22985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r w:rsidRPr="0016727C">
              <w:rPr>
                <w:rFonts w:eastAsia="SimSun"/>
                <w:lang w:eastAsia="zh-CN"/>
              </w:rPr>
              <w:t>Huawei, TD-Tech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7C" w:rsidRPr="0016727C" w:rsidRDefault="0016727C" w:rsidP="00C22985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16727C">
              <w:rPr>
                <w:rFonts w:eastAsia="SimSun"/>
                <w:lang w:eastAsia="en-GB"/>
              </w:rPr>
              <w:t>Video control by a dispatcher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7C" w:rsidRPr="0016727C" w:rsidRDefault="0016727C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7C" w:rsidRPr="0016727C" w:rsidRDefault="0016727C" w:rsidP="00C2298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16727C">
              <w:rPr>
                <w:rFonts w:eastAsia="Times New Roman" w:cs="Arial"/>
                <w:i/>
                <w:szCs w:val="18"/>
                <w:lang w:eastAsia="ar-SA"/>
              </w:rPr>
              <w:t>Section 5.2.x</w:t>
            </w:r>
          </w:p>
          <w:p w:rsidR="0016727C" w:rsidRDefault="0016727C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27C">
              <w:rPr>
                <w:rFonts w:eastAsia="Times New Roman" w:cs="Arial"/>
                <w:i/>
                <w:szCs w:val="18"/>
                <w:lang w:eastAsia="ar-SA"/>
              </w:rPr>
              <w:t>Related in part to 447;</w:t>
            </w:r>
          </w:p>
          <w:p w:rsidR="0016727C" w:rsidRPr="0016727C" w:rsidRDefault="0016727C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27C">
              <w:rPr>
                <w:rFonts w:eastAsia="Times New Roman" w:cs="Arial"/>
                <w:szCs w:val="18"/>
                <w:lang w:eastAsia="ar-SA"/>
              </w:rPr>
              <w:t>Revision of S1-160125.</w:t>
            </w:r>
          </w:p>
        </w:tc>
      </w:tr>
      <w:tr w:rsidR="008879E9" w:rsidRPr="000A4138" w:rsidTr="00A04542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879E9" w:rsidRPr="00A04542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454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879E9" w:rsidRPr="00A04542" w:rsidRDefault="00AF644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3" w:history="1">
              <w:r w:rsidR="008879E9" w:rsidRPr="00A04542">
                <w:rPr>
                  <w:rStyle w:val="Hyperlink"/>
                  <w:rFonts w:cs="Arial"/>
                  <w:color w:val="auto"/>
                </w:rPr>
                <w:t>S1-160032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879E9" w:rsidRPr="00A04542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4542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879E9" w:rsidRPr="00A04542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04542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A04542">
              <w:rPr>
                <w:rFonts w:eastAsia="Times New Roman" w:cs="Arial"/>
                <w:szCs w:val="18"/>
                <w:lang w:eastAsia="ar-SA"/>
              </w:rPr>
              <w:t xml:space="preserve"> IOPS requirement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879E9" w:rsidRPr="00A04542" w:rsidRDefault="00A04542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454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04542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4542">
              <w:rPr>
                <w:rFonts w:eastAsia="Times New Roman" w:cs="Arial"/>
                <w:szCs w:val="18"/>
                <w:lang w:eastAsia="ar-SA"/>
              </w:rPr>
              <w:t>Section 5.4</w:t>
            </w:r>
          </w:p>
          <w:p w:rsidR="00A04542" w:rsidRPr="00A04542" w:rsidRDefault="00A04542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A04542" w:rsidRDefault="00A04542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8879E9" w:rsidRPr="00A04542" w:rsidRDefault="00A04542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A04542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8879E9" w:rsidRPr="000A4138" w:rsidTr="00FE06A3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FE06A3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E06A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FE06A3" w:rsidRDefault="00AF644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4" w:history="1">
              <w:r w:rsidR="008879E9" w:rsidRPr="00FE06A3">
                <w:rPr>
                  <w:rStyle w:val="Hyperlink"/>
                  <w:rFonts w:cs="Arial"/>
                  <w:color w:val="auto"/>
                </w:rPr>
                <w:t>S1-160028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FE06A3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06A3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FE06A3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E06A3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FE06A3">
              <w:rPr>
                <w:rFonts w:eastAsia="Times New Roman" w:cs="Arial"/>
                <w:szCs w:val="18"/>
                <w:lang w:eastAsia="ar-SA"/>
              </w:rPr>
              <w:t xml:space="preserve"> performance and quality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FE06A3" w:rsidRDefault="00FE06A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06A3">
              <w:rPr>
                <w:rFonts w:eastAsia="Times New Roman" w:cs="Arial"/>
                <w:szCs w:val="18"/>
                <w:lang w:eastAsia="ar-SA"/>
              </w:rPr>
              <w:t>Revised to S1-160443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FE06A3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06A3">
              <w:rPr>
                <w:rFonts w:eastAsia="Times New Roman" w:cs="Arial"/>
                <w:szCs w:val="18"/>
                <w:lang w:eastAsia="ar-SA"/>
              </w:rPr>
              <w:t>Section 5.5</w:t>
            </w:r>
          </w:p>
        </w:tc>
      </w:tr>
      <w:tr w:rsidR="00FE06A3" w:rsidRPr="000A4138" w:rsidTr="00214C93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6A3" w:rsidRPr="00FE06A3" w:rsidRDefault="00FE06A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E06A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6A3" w:rsidRPr="00FE06A3" w:rsidRDefault="00AF6443" w:rsidP="008879E9">
            <w:pPr>
              <w:snapToGrid w:val="0"/>
              <w:spacing w:after="0" w:line="240" w:lineRule="auto"/>
            </w:pPr>
            <w:hyperlink r:id="rId85" w:history="1">
              <w:r w:rsidR="00FE06A3" w:rsidRPr="00FE06A3">
                <w:rPr>
                  <w:rStyle w:val="Hyperlink"/>
                  <w:rFonts w:cs="Arial"/>
                  <w:color w:val="auto"/>
                </w:rPr>
                <w:t>S1-160443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6A3" w:rsidRPr="00FE06A3" w:rsidRDefault="00FE06A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06A3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6A3" w:rsidRPr="00FE06A3" w:rsidRDefault="00FE06A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E06A3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FE06A3">
              <w:rPr>
                <w:rFonts w:eastAsia="Times New Roman" w:cs="Arial"/>
                <w:szCs w:val="18"/>
                <w:lang w:eastAsia="ar-SA"/>
              </w:rPr>
              <w:t xml:space="preserve"> performance and quality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6A3" w:rsidRPr="00FE06A3" w:rsidRDefault="00FE06A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6A3" w:rsidRDefault="00FE06A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06A3">
              <w:rPr>
                <w:rFonts w:eastAsia="Times New Roman" w:cs="Arial"/>
                <w:i/>
                <w:szCs w:val="18"/>
                <w:lang w:eastAsia="ar-SA"/>
              </w:rPr>
              <w:t>Section 5.5</w:t>
            </w:r>
          </w:p>
          <w:p w:rsidR="00FE06A3" w:rsidRDefault="00FE06A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06A3">
              <w:rPr>
                <w:rFonts w:eastAsia="Times New Roman" w:cs="Arial"/>
                <w:szCs w:val="18"/>
                <w:lang w:eastAsia="ar-SA"/>
              </w:rPr>
              <w:t>Revision of S1-160028.</w:t>
            </w:r>
          </w:p>
          <w:p w:rsidR="00FE06A3" w:rsidRPr="00FE06A3" w:rsidRDefault="00FE06A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 with 060</w:t>
            </w:r>
          </w:p>
        </w:tc>
      </w:tr>
      <w:tr w:rsidR="005C072C" w:rsidRPr="000A4138" w:rsidTr="00214C93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214C93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14C9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214C93" w:rsidRDefault="00AF6443" w:rsidP="00270D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6" w:history="1">
              <w:r w:rsidR="005C072C" w:rsidRPr="00214C93">
                <w:rPr>
                  <w:rStyle w:val="Hyperlink"/>
                  <w:rFonts w:cs="Arial"/>
                  <w:color w:val="auto"/>
                </w:rPr>
                <w:t>S1-160031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214C93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4C93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214C93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14C93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214C93">
              <w:rPr>
                <w:rFonts w:eastAsia="Times New Roman" w:cs="Arial"/>
                <w:szCs w:val="18"/>
                <w:lang w:eastAsia="ar-SA"/>
              </w:rPr>
              <w:t xml:space="preserve"> external interfaces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214C93" w:rsidRDefault="00214C93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4C93">
              <w:rPr>
                <w:rFonts w:eastAsia="Times New Roman" w:cs="Arial"/>
                <w:szCs w:val="18"/>
                <w:lang w:eastAsia="ar-SA"/>
              </w:rPr>
              <w:t>Revised to S1-160462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C072C" w:rsidRPr="00214C93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4C93">
              <w:rPr>
                <w:rFonts w:eastAsia="Times New Roman" w:cs="Arial"/>
                <w:szCs w:val="18"/>
                <w:lang w:eastAsia="ar-SA"/>
              </w:rPr>
              <w:t>Section 7</w:t>
            </w:r>
          </w:p>
        </w:tc>
      </w:tr>
      <w:tr w:rsidR="00214C93" w:rsidRPr="000A4138" w:rsidTr="00214C93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93" w:rsidRPr="00214C93" w:rsidRDefault="00214C93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14C9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93" w:rsidRPr="00214C93" w:rsidRDefault="00AF6443" w:rsidP="00270D01">
            <w:pPr>
              <w:snapToGrid w:val="0"/>
              <w:spacing w:after="0" w:line="240" w:lineRule="auto"/>
            </w:pPr>
            <w:hyperlink r:id="rId87" w:history="1">
              <w:r w:rsidR="00214C93" w:rsidRPr="00214C93">
                <w:rPr>
                  <w:rStyle w:val="Hyperlink"/>
                  <w:rFonts w:cs="Arial"/>
                  <w:color w:val="auto"/>
                </w:rPr>
                <w:t>S1-160462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93" w:rsidRPr="00214C93" w:rsidRDefault="00214C93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4C93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93" w:rsidRPr="00214C93" w:rsidRDefault="00214C93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14C93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214C93">
              <w:rPr>
                <w:rFonts w:eastAsia="Times New Roman" w:cs="Arial"/>
                <w:szCs w:val="18"/>
                <w:lang w:eastAsia="ar-SA"/>
              </w:rPr>
              <w:t xml:space="preserve"> external interfaces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93" w:rsidRPr="00214C93" w:rsidRDefault="00214C93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93" w:rsidRDefault="00214C93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4C93">
              <w:rPr>
                <w:rFonts w:eastAsia="Times New Roman" w:cs="Arial"/>
                <w:i/>
                <w:szCs w:val="18"/>
                <w:lang w:eastAsia="ar-SA"/>
              </w:rPr>
              <w:t>Section 7</w:t>
            </w:r>
          </w:p>
          <w:p w:rsidR="00214C93" w:rsidRPr="00214C93" w:rsidRDefault="00214C93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4C93">
              <w:rPr>
                <w:rFonts w:eastAsia="Times New Roman" w:cs="Arial"/>
                <w:szCs w:val="18"/>
                <w:lang w:eastAsia="ar-SA"/>
              </w:rPr>
              <w:t>Revision of S1-160031.</w:t>
            </w:r>
          </w:p>
        </w:tc>
      </w:tr>
      <w:bookmarkEnd w:id="1"/>
      <w:bookmarkEnd w:id="2"/>
      <w:bookmarkEnd w:id="3"/>
      <w:bookmarkEnd w:id="4"/>
      <w:bookmarkEnd w:id="5"/>
      <w:bookmarkEnd w:id="6"/>
      <w:tr w:rsidR="008879E9" w:rsidRPr="00E01737" w:rsidTr="009A34DA">
        <w:trPr>
          <w:gridAfter w:val="1"/>
          <w:wAfter w:w="93" w:type="dxa"/>
          <w:trHeight w:val="19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79E9" w:rsidRPr="006D6FF1" w:rsidRDefault="008879E9" w:rsidP="00F069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6FF1">
              <w:rPr>
                <w:rFonts w:eastAsia="Times New Roman" w:cs="Arial"/>
                <w:szCs w:val="18"/>
                <w:lang w:eastAsia="ar-SA"/>
              </w:rPr>
              <w:t>C</w:t>
            </w:r>
            <w:r w:rsidR="00F0695F">
              <w:rPr>
                <w:rFonts w:eastAsia="Times New Roman" w:cs="Arial"/>
                <w:szCs w:val="18"/>
                <w:lang w:eastAsia="ar-SA"/>
              </w:rPr>
              <w:t>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79E9" w:rsidRPr="006D6FF1" w:rsidRDefault="00AF6443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8" w:history="1">
              <w:r w:rsidR="008879E9" w:rsidRPr="00437768">
                <w:rPr>
                  <w:rStyle w:val="Hyperlink"/>
                  <w:rFonts w:cs="Arial"/>
                </w:rPr>
                <w:t>S1-160140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79E9" w:rsidRPr="006D6FF1" w:rsidRDefault="00E4388F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Ericsson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79E9" w:rsidRPr="006D6FF1" w:rsidRDefault="00E4388F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CR22.816v14.0.0</w:t>
            </w:r>
            <w:r w:rsidR="00F0695F">
              <w:rPr>
                <w:rFonts w:eastAsia="Times New Roman" w:cs="Arial"/>
                <w:szCs w:val="18"/>
                <w:lang w:eastAsia="ar-SA"/>
              </w:rPr>
              <w:t xml:space="preserve">: </w:t>
            </w:r>
            <w:r w:rsidR="00F0695F" w:rsidRPr="00F0695F">
              <w:rPr>
                <w:rFonts w:eastAsia="Times New Roman" w:cs="Arial"/>
                <w:szCs w:val="18"/>
                <w:lang w:eastAsia="ar-SA"/>
              </w:rPr>
              <w:t>Clarifies that TV service can use both unicast and broadcast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79E9" w:rsidRPr="006D6FF1" w:rsidRDefault="008879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6FF1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79E9" w:rsidRPr="006D6FF1" w:rsidRDefault="00E4388F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B47BA">
              <w:rPr>
                <w:rFonts w:eastAsia="Times New Roman" w:cs="Arial"/>
                <w:szCs w:val="18"/>
                <w:lang w:eastAsia="ar-SA"/>
              </w:rPr>
              <w:t xml:space="preserve">WI code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FS_EnTV</w:t>
            </w:r>
            <w:proofErr w:type="spellEnd"/>
            <w:r w:rsidRPr="004B47BA">
              <w:rPr>
                <w:rFonts w:eastAsia="Times New Roman" w:cs="Arial"/>
                <w:szCs w:val="18"/>
                <w:lang w:eastAsia="ar-SA"/>
              </w:rPr>
              <w:t xml:space="preserve"> Rel-14 CR00</w:t>
            </w:r>
            <w:r>
              <w:rPr>
                <w:rFonts w:eastAsia="Times New Roman" w:cs="Arial"/>
                <w:szCs w:val="18"/>
                <w:lang w:eastAsia="ar-SA"/>
              </w:rPr>
              <w:t>01</w:t>
            </w:r>
            <w:r w:rsidRPr="004B47BA">
              <w:rPr>
                <w:rFonts w:eastAsia="Times New Roman" w:cs="Arial"/>
                <w:szCs w:val="18"/>
                <w:lang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eastAsia="ar-SA"/>
              </w:rPr>
              <w:t>F</w:t>
            </w:r>
          </w:p>
        </w:tc>
      </w:tr>
      <w:tr w:rsidR="008879E9" w:rsidRPr="00B04844" w:rsidTr="009A34DA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879E9" w:rsidRDefault="008879E9" w:rsidP="00BE20C8">
            <w:pPr>
              <w:pStyle w:val="Heading2"/>
            </w:pPr>
            <w:proofErr w:type="spellStart"/>
            <w:r>
              <w:t>MCData</w:t>
            </w:r>
            <w:proofErr w:type="spellEnd"/>
            <w:r>
              <w:t xml:space="preserve">: </w:t>
            </w:r>
            <w:r>
              <w:rPr>
                <w:bCs/>
                <w:lang w:val="en-US"/>
              </w:rPr>
              <w:t>Mission Critical Data over LTE</w:t>
            </w:r>
            <w:r>
              <w:t xml:space="preserve"> [</w:t>
            </w:r>
            <w:r w:rsidRPr="00620F74">
              <w:rPr>
                <w:bCs/>
              </w:rPr>
              <w:t>SP-150</w:t>
            </w:r>
            <w:r>
              <w:rPr>
                <w:bCs/>
              </w:rPr>
              <w:t>850]</w:t>
            </w:r>
          </w:p>
        </w:tc>
      </w:tr>
      <w:tr w:rsidR="008879E9" w:rsidRPr="00B04844" w:rsidTr="00106EAF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879E9" w:rsidRDefault="008879E9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8879E9" w:rsidRPr="00BC469F" w:rsidRDefault="008879E9" w:rsidP="00E0173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8879E9" w:rsidRPr="00F45489" w:rsidRDefault="008879E9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Latest draft: TS 22.282</w:t>
            </w:r>
            <w:r w:rsidR="001D2C81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eastAsia="ar-SA"/>
              </w:rPr>
              <w:t>v0.0.0</w:t>
            </w:r>
          </w:p>
          <w:p w:rsidR="008879E9" w:rsidRDefault="008879E9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SA#71 (03/2016)</w:t>
            </w:r>
          </w:p>
          <w:p w:rsidR="008879E9" w:rsidRDefault="008879E9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5%</w:t>
            </w:r>
          </w:p>
          <w:p w:rsidR="008879E9" w:rsidRPr="00F45489" w:rsidRDefault="008879E9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548B7" w:rsidRPr="00E01737" w:rsidTr="00106EAF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106EAF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06EA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106EAF" w:rsidRDefault="00AF6443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9" w:history="1">
              <w:r w:rsidR="000548B7" w:rsidRPr="00106EAF">
                <w:rPr>
                  <w:rStyle w:val="Hyperlink"/>
                  <w:rFonts w:cs="Arial"/>
                  <w:color w:val="auto"/>
                </w:rPr>
                <w:t>S1-160078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106EAF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6EAF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106EAF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06EAF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106EAF">
              <w:rPr>
                <w:rFonts w:eastAsia="Times New Roman" w:cs="Arial"/>
                <w:szCs w:val="18"/>
                <w:lang w:eastAsia="ar-SA"/>
              </w:rPr>
              <w:t xml:space="preserve"> TS overview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106EAF" w:rsidRDefault="00106EAF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6EAF">
              <w:rPr>
                <w:rFonts w:eastAsia="Times New Roman" w:cs="Arial"/>
                <w:szCs w:val="18"/>
                <w:lang w:eastAsia="ar-SA"/>
              </w:rPr>
              <w:t>Revised to S1-160450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106EAF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6EAF">
              <w:rPr>
                <w:rFonts w:eastAsia="Times New Roman" w:cs="Arial"/>
                <w:szCs w:val="18"/>
                <w:lang w:eastAsia="ar-SA"/>
              </w:rPr>
              <w:t>Scope, Definitions, and overview</w:t>
            </w:r>
          </w:p>
        </w:tc>
      </w:tr>
      <w:tr w:rsidR="00106EAF" w:rsidRPr="00E01737" w:rsidTr="00B67610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AF" w:rsidRPr="00106EAF" w:rsidRDefault="00106EAF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06EA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AF" w:rsidRPr="00106EAF" w:rsidRDefault="00AF6443" w:rsidP="000548B7">
            <w:pPr>
              <w:snapToGrid w:val="0"/>
              <w:spacing w:after="0" w:line="240" w:lineRule="auto"/>
            </w:pPr>
            <w:hyperlink r:id="rId90" w:history="1">
              <w:r w:rsidR="00106EAF" w:rsidRPr="00106EAF">
                <w:rPr>
                  <w:rStyle w:val="Hyperlink"/>
                  <w:rFonts w:cs="Arial"/>
                  <w:color w:val="auto"/>
                </w:rPr>
                <w:t>S1-160450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AF" w:rsidRPr="00106EAF" w:rsidRDefault="00106EAF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6EAF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AF" w:rsidRPr="00106EAF" w:rsidRDefault="00106EAF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06EAF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106EAF">
              <w:rPr>
                <w:rFonts w:eastAsia="Times New Roman" w:cs="Arial"/>
                <w:szCs w:val="18"/>
                <w:lang w:eastAsia="ar-SA"/>
              </w:rPr>
              <w:t xml:space="preserve"> TS overview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AF" w:rsidRPr="00106EAF" w:rsidRDefault="00106EAF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AF" w:rsidRDefault="00106EAF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6EAF">
              <w:rPr>
                <w:rFonts w:eastAsia="Times New Roman" w:cs="Arial"/>
                <w:i/>
                <w:szCs w:val="18"/>
                <w:lang w:eastAsia="ar-SA"/>
              </w:rPr>
              <w:t>Scope, Definitions, and overview</w:t>
            </w:r>
          </w:p>
          <w:p w:rsidR="00106EAF" w:rsidRPr="00106EAF" w:rsidRDefault="00106EAF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6EAF">
              <w:rPr>
                <w:rFonts w:eastAsia="Times New Roman" w:cs="Arial"/>
                <w:szCs w:val="18"/>
                <w:lang w:eastAsia="ar-SA"/>
              </w:rPr>
              <w:t>Revision of S1-160078.</w:t>
            </w:r>
          </w:p>
        </w:tc>
      </w:tr>
      <w:tr w:rsidR="000548B7" w:rsidRPr="00E01737" w:rsidTr="00B67610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B67610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6761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B67610" w:rsidRDefault="00AF6443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1" w:history="1">
              <w:r w:rsidR="000548B7" w:rsidRPr="00B67610">
                <w:rPr>
                  <w:rStyle w:val="Hyperlink"/>
                  <w:rFonts w:cs="Arial"/>
                  <w:color w:val="auto"/>
                </w:rPr>
                <w:t>S1-160077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B67610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610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B67610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67610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B67610">
              <w:rPr>
                <w:rFonts w:eastAsia="Times New Roman" w:cs="Arial"/>
                <w:szCs w:val="18"/>
                <w:lang w:eastAsia="ar-SA"/>
              </w:rPr>
              <w:t xml:space="preserve"> - </w:t>
            </w:r>
            <w:proofErr w:type="spellStart"/>
            <w:r w:rsidRPr="00B67610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B67610">
              <w:rPr>
                <w:rFonts w:eastAsia="Times New Roman" w:cs="Arial"/>
                <w:szCs w:val="18"/>
                <w:lang w:eastAsia="ar-SA"/>
              </w:rPr>
              <w:t xml:space="preserve"> –Inclusion of Generic Capabilities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B67610" w:rsidRDefault="00B67610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610">
              <w:rPr>
                <w:rFonts w:eastAsia="Times New Roman" w:cs="Arial"/>
                <w:szCs w:val="18"/>
                <w:lang w:eastAsia="ar-SA"/>
              </w:rPr>
              <w:t>Revised to S1-160451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B67610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610">
              <w:rPr>
                <w:rFonts w:eastAsia="Times New Roman" w:cs="Arial"/>
                <w:szCs w:val="18"/>
                <w:lang w:eastAsia="ar-SA"/>
              </w:rPr>
              <w:t>Section 5</w:t>
            </w:r>
          </w:p>
        </w:tc>
      </w:tr>
      <w:tr w:rsidR="00B67610" w:rsidRPr="00E01737" w:rsidTr="00B67610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610" w:rsidRPr="00B67610" w:rsidRDefault="00B67610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6761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610" w:rsidRPr="00B67610" w:rsidRDefault="00AF6443" w:rsidP="000548B7">
            <w:pPr>
              <w:snapToGrid w:val="0"/>
              <w:spacing w:after="0" w:line="240" w:lineRule="auto"/>
            </w:pPr>
            <w:hyperlink r:id="rId92" w:history="1">
              <w:r w:rsidR="00B67610" w:rsidRPr="00B67610">
                <w:rPr>
                  <w:rStyle w:val="Hyperlink"/>
                  <w:rFonts w:cs="Arial"/>
                  <w:color w:val="auto"/>
                </w:rPr>
                <w:t>S1-160451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610" w:rsidRPr="00B67610" w:rsidRDefault="00B67610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610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610" w:rsidRPr="00B67610" w:rsidRDefault="00B67610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67610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B67610">
              <w:rPr>
                <w:rFonts w:eastAsia="Times New Roman" w:cs="Arial"/>
                <w:szCs w:val="18"/>
                <w:lang w:eastAsia="ar-SA"/>
              </w:rPr>
              <w:t xml:space="preserve"> - </w:t>
            </w:r>
            <w:proofErr w:type="spellStart"/>
            <w:r w:rsidRPr="00B67610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B67610">
              <w:rPr>
                <w:rFonts w:eastAsia="Times New Roman" w:cs="Arial"/>
                <w:szCs w:val="18"/>
                <w:lang w:eastAsia="ar-SA"/>
              </w:rPr>
              <w:t xml:space="preserve"> –Inclusion of Generic Capabilities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610" w:rsidRPr="00B67610" w:rsidRDefault="00B67610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610" w:rsidRDefault="00B67610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610">
              <w:rPr>
                <w:rFonts w:eastAsia="Times New Roman" w:cs="Arial"/>
                <w:i/>
                <w:szCs w:val="18"/>
                <w:lang w:eastAsia="ar-SA"/>
              </w:rPr>
              <w:t>Section 5</w:t>
            </w:r>
          </w:p>
          <w:p w:rsidR="00B67610" w:rsidRPr="00B67610" w:rsidRDefault="00B67610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610">
              <w:rPr>
                <w:rFonts w:eastAsia="Times New Roman" w:cs="Arial"/>
                <w:szCs w:val="18"/>
                <w:lang w:eastAsia="ar-SA"/>
              </w:rPr>
              <w:t>Revision of S1-160077.</w:t>
            </w:r>
          </w:p>
        </w:tc>
      </w:tr>
      <w:tr w:rsidR="008E74B5" w:rsidRPr="00E01737" w:rsidTr="00B67610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4B5" w:rsidRPr="00B67610" w:rsidRDefault="008E74B5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6761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4B5" w:rsidRPr="00B67610" w:rsidRDefault="00AF6443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3" w:history="1">
              <w:r w:rsidR="008E74B5" w:rsidRPr="00B67610">
                <w:rPr>
                  <w:rStyle w:val="Hyperlink"/>
                  <w:rFonts w:cs="Arial"/>
                  <w:color w:val="auto"/>
                </w:rPr>
                <w:t>S1-160210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4B5" w:rsidRPr="00B67610" w:rsidRDefault="008E74B5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610">
              <w:rPr>
                <w:rFonts w:eastAsia="SimSun"/>
                <w:lang w:eastAsia="en-GB"/>
              </w:rPr>
              <w:t>KPN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4B5" w:rsidRPr="00B67610" w:rsidRDefault="008E74B5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610">
              <w:rPr>
                <w:rFonts w:eastAsia="SimSun"/>
                <w:lang w:eastAsia="en-GB"/>
              </w:rPr>
              <w:t xml:space="preserve">IP connectivity requirements for </w:t>
            </w:r>
            <w:proofErr w:type="spellStart"/>
            <w:r w:rsidRPr="00B67610">
              <w:rPr>
                <w:rFonts w:eastAsia="SimSun"/>
                <w:lang w:eastAsia="en-GB"/>
              </w:rPr>
              <w:t>MCData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4B5" w:rsidRPr="00B67610" w:rsidRDefault="00B67610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610">
              <w:rPr>
                <w:rFonts w:eastAsia="Times New Roman" w:cs="Arial"/>
                <w:szCs w:val="18"/>
                <w:lang w:eastAsia="ar-SA"/>
              </w:rPr>
              <w:t>Revised to S1-160452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4B5" w:rsidRPr="00B67610" w:rsidRDefault="008E74B5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610">
              <w:rPr>
                <w:rFonts w:eastAsia="Times New Roman" w:cs="Arial"/>
                <w:szCs w:val="18"/>
                <w:lang w:eastAsia="ar-SA"/>
              </w:rPr>
              <w:t>Section 5.4</w:t>
            </w:r>
          </w:p>
        </w:tc>
      </w:tr>
      <w:tr w:rsidR="00B67610" w:rsidRPr="00E01737" w:rsidTr="001F7624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610" w:rsidRPr="00B67610" w:rsidRDefault="00B67610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6761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610" w:rsidRPr="00B67610" w:rsidRDefault="00AF6443" w:rsidP="00814E02">
            <w:pPr>
              <w:snapToGrid w:val="0"/>
              <w:spacing w:after="0" w:line="240" w:lineRule="auto"/>
            </w:pPr>
            <w:hyperlink r:id="rId94" w:history="1">
              <w:r w:rsidR="00B67610" w:rsidRPr="00B67610">
                <w:rPr>
                  <w:rStyle w:val="Hyperlink"/>
                  <w:rFonts w:cs="Arial"/>
                  <w:color w:val="auto"/>
                </w:rPr>
                <w:t>S1-160452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610" w:rsidRPr="00B67610" w:rsidRDefault="00B67610" w:rsidP="00814E0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67610">
              <w:rPr>
                <w:rFonts w:eastAsia="SimSun"/>
                <w:lang w:eastAsia="en-GB"/>
              </w:rPr>
              <w:t>KPN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610" w:rsidRPr="00B67610" w:rsidRDefault="00B67610" w:rsidP="00814E0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67610">
              <w:rPr>
                <w:rFonts w:eastAsia="SimSun"/>
                <w:lang w:eastAsia="en-GB"/>
              </w:rPr>
              <w:t xml:space="preserve">IP connectivity requirements for </w:t>
            </w:r>
            <w:proofErr w:type="spellStart"/>
            <w:r w:rsidRPr="00B67610">
              <w:rPr>
                <w:rFonts w:eastAsia="SimSun"/>
                <w:lang w:eastAsia="en-GB"/>
              </w:rPr>
              <w:t>MCData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610" w:rsidRPr="00B67610" w:rsidRDefault="00B67610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610" w:rsidRDefault="00B67610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610">
              <w:rPr>
                <w:rFonts w:eastAsia="Times New Roman" w:cs="Arial"/>
                <w:i/>
                <w:szCs w:val="18"/>
                <w:lang w:eastAsia="ar-SA"/>
              </w:rPr>
              <w:t>Section 5.4</w:t>
            </w:r>
          </w:p>
          <w:p w:rsidR="00B67610" w:rsidRPr="00B67610" w:rsidRDefault="00B67610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610">
              <w:rPr>
                <w:rFonts w:eastAsia="Times New Roman" w:cs="Arial"/>
                <w:szCs w:val="18"/>
                <w:lang w:eastAsia="ar-SA"/>
              </w:rPr>
              <w:t>Revision of S1-160210.</w:t>
            </w:r>
          </w:p>
        </w:tc>
      </w:tr>
      <w:tr w:rsidR="000548B7" w:rsidRPr="00E01737" w:rsidTr="001F7624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1F7624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F76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1F7624" w:rsidRDefault="00AF6443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5" w:history="1">
              <w:r w:rsidR="000548B7" w:rsidRPr="001F7624">
                <w:rPr>
                  <w:rStyle w:val="Hyperlink"/>
                  <w:rFonts w:cs="Arial"/>
                  <w:color w:val="auto"/>
                </w:rPr>
                <w:t>S1-160022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1F7624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7624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1F7624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F7624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1F7624">
              <w:rPr>
                <w:rFonts w:eastAsia="Times New Roman" w:cs="Arial"/>
                <w:szCs w:val="18"/>
                <w:lang w:eastAsia="ar-SA"/>
              </w:rPr>
              <w:t xml:space="preserve"> air ground air communications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1F7624" w:rsidRDefault="001F7624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762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1F7624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7624">
              <w:rPr>
                <w:rFonts w:eastAsia="Times New Roman" w:cs="Arial"/>
                <w:szCs w:val="18"/>
                <w:lang w:eastAsia="ar-SA"/>
              </w:rPr>
              <w:t>Section 5.1.x</w:t>
            </w:r>
          </w:p>
          <w:p w:rsidR="006C77DC" w:rsidRPr="001F7624" w:rsidRDefault="001F7624" w:rsidP="00DD0F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7624">
              <w:rPr>
                <w:rFonts w:eastAsia="Times New Roman" w:cs="Arial"/>
                <w:b/>
                <w:szCs w:val="18"/>
                <w:lang w:eastAsia="ar-SA"/>
              </w:rPr>
              <w:t xml:space="preserve">Noted based on agreement in </w:t>
            </w:r>
            <w:proofErr w:type="spellStart"/>
            <w:r w:rsidRPr="001F7624">
              <w:rPr>
                <w:rFonts w:eastAsia="Times New Roman" w:cs="Arial"/>
                <w:b/>
                <w:szCs w:val="18"/>
                <w:lang w:eastAsia="ar-SA"/>
              </w:rPr>
              <w:t>MCCoRe</w:t>
            </w:r>
            <w:proofErr w:type="spellEnd"/>
          </w:p>
        </w:tc>
      </w:tr>
      <w:tr w:rsidR="000548B7" w:rsidRPr="00E01737" w:rsidTr="00E901B7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E901B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901B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E901B7" w:rsidRDefault="00AF6443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6" w:history="1">
              <w:r w:rsidR="000548B7" w:rsidRPr="00E901B7">
                <w:rPr>
                  <w:rStyle w:val="Hyperlink"/>
                  <w:rFonts w:cs="Arial"/>
                  <w:color w:val="auto"/>
                </w:rPr>
                <w:t>S1-160023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E901B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01B7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E901B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901B7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E901B7">
              <w:rPr>
                <w:rFonts w:eastAsia="Times New Roman" w:cs="Arial"/>
                <w:szCs w:val="18"/>
                <w:lang w:eastAsia="ar-SA"/>
              </w:rPr>
              <w:t xml:space="preserve"> conversation management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E901B7" w:rsidRDefault="00E901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01B7">
              <w:rPr>
                <w:rFonts w:eastAsia="Times New Roman" w:cs="Arial"/>
                <w:szCs w:val="18"/>
                <w:lang w:eastAsia="ar-SA"/>
              </w:rPr>
              <w:t>Revised to S1-160453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E901B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01B7">
              <w:rPr>
                <w:rFonts w:eastAsia="Times New Roman" w:cs="Arial"/>
                <w:szCs w:val="18"/>
                <w:lang w:eastAsia="ar-SA"/>
              </w:rPr>
              <w:t>Section 6.1.1</w:t>
            </w:r>
          </w:p>
          <w:p w:rsidR="00E901B7" w:rsidRPr="00E901B7" w:rsidRDefault="00E901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01B7">
              <w:rPr>
                <w:rFonts w:eastAsia="Times New Roman" w:cs="Arial"/>
                <w:szCs w:val="18"/>
                <w:lang w:eastAsia="ar-SA"/>
              </w:rPr>
              <w:t>To incorporate 122 (definition) and some of 077 (451)</w:t>
            </w:r>
          </w:p>
        </w:tc>
      </w:tr>
      <w:tr w:rsidR="00E901B7" w:rsidRPr="00E01737" w:rsidTr="002D5BEB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1B7" w:rsidRPr="00E901B7" w:rsidRDefault="00E901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901B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1B7" w:rsidRPr="00E901B7" w:rsidRDefault="00AF6443" w:rsidP="000548B7">
            <w:pPr>
              <w:snapToGrid w:val="0"/>
              <w:spacing w:after="0" w:line="240" w:lineRule="auto"/>
            </w:pPr>
            <w:hyperlink r:id="rId97" w:history="1">
              <w:r w:rsidR="00E901B7" w:rsidRPr="00E901B7">
                <w:rPr>
                  <w:rStyle w:val="Hyperlink"/>
                  <w:rFonts w:cs="Arial"/>
                  <w:color w:val="auto"/>
                </w:rPr>
                <w:t>S1-160453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1B7" w:rsidRPr="00E901B7" w:rsidRDefault="00E901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01B7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1B7" w:rsidRPr="00E901B7" w:rsidRDefault="00E901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901B7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E901B7">
              <w:rPr>
                <w:rFonts w:eastAsia="Times New Roman" w:cs="Arial"/>
                <w:szCs w:val="18"/>
                <w:lang w:eastAsia="ar-SA"/>
              </w:rPr>
              <w:t xml:space="preserve"> conversation management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1B7" w:rsidRPr="00E901B7" w:rsidRDefault="00E901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1B7" w:rsidRPr="00E901B7" w:rsidRDefault="00E901B7" w:rsidP="000548B7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E901B7">
              <w:rPr>
                <w:rFonts w:eastAsia="Times New Roman" w:cs="Arial"/>
                <w:i/>
                <w:szCs w:val="18"/>
                <w:lang w:eastAsia="ar-SA"/>
              </w:rPr>
              <w:t>Section 6.1.1</w:t>
            </w:r>
          </w:p>
          <w:p w:rsidR="00E901B7" w:rsidRDefault="00E901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01B7">
              <w:rPr>
                <w:rFonts w:eastAsia="Times New Roman" w:cs="Arial"/>
                <w:i/>
                <w:szCs w:val="18"/>
                <w:lang w:eastAsia="ar-SA"/>
              </w:rPr>
              <w:t>To incorporate 122 (definition) and some of 077 (451)</w:t>
            </w:r>
          </w:p>
          <w:p w:rsidR="00E901B7" w:rsidRPr="00E901B7" w:rsidRDefault="00E901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01B7">
              <w:rPr>
                <w:rFonts w:eastAsia="Times New Roman" w:cs="Arial"/>
                <w:szCs w:val="18"/>
                <w:lang w:eastAsia="ar-SA"/>
              </w:rPr>
              <w:t>Revision of S1-160023.</w:t>
            </w:r>
          </w:p>
        </w:tc>
      </w:tr>
      <w:tr w:rsidR="00E8796D" w:rsidRPr="00E01737" w:rsidTr="002D5BEB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8796D" w:rsidRPr="002D5BEB" w:rsidRDefault="00E8796D" w:rsidP="00E8796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D5BE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8796D" w:rsidRPr="002D5BEB" w:rsidRDefault="00AF6443" w:rsidP="00E8796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8" w:history="1">
              <w:r w:rsidR="00E8796D" w:rsidRPr="002D5BEB">
                <w:rPr>
                  <w:rStyle w:val="Hyperlink"/>
                  <w:rFonts w:cs="Arial"/>
                  <w:color w:val="auto"/>
                </w:rPr>
                <w:t>S1-160122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8796D" w:rsidRPr="002D5BEB" w:rsidRDefault="00E8796D" w:rsidP="00E8796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BEB">
              <w:rPr>
                <w:rFonts w:eastAsia="SimSun" w:hint="eastAsia"/>
                <w:lang w:eastAsia="zh-CN"/>
              </w:rPr>
              <w:t>Huawei, TD-Tech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8796D" w:rsidRPr="002D5BEB" w:rsidRDefault="00E8796D" w:rsidP="00E8796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BEB">
              <w:rPr>
                <w:rFonts w:eastAsia="SimSun"/>
                <w:lang w:eastAsia="en-GB"/>
              </w:rPr>
              <w:t>Definition of conversation</w:t>
            </w:r>
            <w:r w:rsidRPr="002D5BEB">
              <w:rPr>
                <w:rFonts w:eastAsia="SimSun" w:hint="eastAsia"/>
                <w:lang w:eastAsia="zh-CN"/>
              </w:rPr>
              <w:t xml:space="preserve"> in </w:t>
            </w:r>
            <w:proofErr w:type="spellStart"/>
            <w:r w:rsidRPr="002D5BEB">
              <w:rPr>
                <w:rFonts w:eastAsia="SimSun" w:hint="eastAsia"/>
                <w:lang w:eastAsia="zh-CN"/>
              </w:rPr>
              <w:t>MCData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8796D" w:rsidRPr="002D5BEB" w:rsidRDefault="002D5BEB" w:rsidP="00E8796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with 023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8796D" w:rsidRPr="002D5BEB" w:rsidRDefault="00E8796D" w:rsidP="00E8796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BEB">
              <w:rPr>
                <w:rFonts w:eastAsia="Times New Roman" w:cs="Arial"/>
                <w:szCs w:val="18"/>
                <w:lang w:eastAsia="ar-SA"/>
              </w:rPr>
              <w:t>Definitions</w:t>
            </w:r>
            <w:r w:rsidR="00E901B7" w:rsidRPr="002D5BEB">
              <w:rPr>
                <w:rFonts w:eastAsia="Times New Roman" w:cs="Arial"/>
                <w:szCs w:val="18"/>
                <w:lang w:eastAsia="ar-SA"/>
              </w:rPr>
              <w:t>;</w:t>
            </w:r>
          </w:p>
          <w:p w:rsidR="00054ABB" w:rsidRPr="002D5BEB" w:rsidRDefault="00054ABB" w:rsidP="00E8796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BEB">
              <w:rPr>
                <w:rFonts w:eastAsia="Times New Roman" w:cs="Arial"/>
                <w:szCs w:val="18"/>
                <w:lang w:eastAsia="ar-SA"/>
              </w:rPr>
              <w:t xml:space="preserve">Revised to 453; </w:t>
            </w:r>
            <w:r w:rsidRPr="002D5BEB">
              <w:rPr>
                <w:rFonts w:eastAsia="Times New Roman" w:cs="Arial"/>
                <w:b/>
                <w:szCs w:val="18"/>
                <w:lang w:eastAsia="ar-SA"/>
              </w:rPr>
              <w:t>opened</w:t>
            </w:r>
            <w:r w:rsidRPr="002D5BEB">
              <w:rPr>
                <w:rFonts w:eastAsia="Times New Roman" w:cs="Arial"/>
                <w:szCs w:val="18"/>
                <w:lang w:eastAsia="ar-SA"/>
              </w:rPr>
              <w:t>;</w:t>
            </w:r>
          </w:p>
          <w:p w:rsidR="00E901B7" w:rsidRPr="002D5BEB" w:rsidRDefault="00E901B7" w:rsidP="00054AB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BEB">
              <w:rPr>
                <w:rFonts w:eastAsia="Times New Roman" w:cs="Arial"/>
                <w:szCs w:val="18"/>
                <w:lang w:eastAsia="ar-SA"/>
              </w:rPr>
              <w:t xml:space="preserve">To be merged </w:t>
            </w:r>
            <w:r w:rsidR="00054ABB" w:rsidRPr="002D5BEB">
              <w:rPr>
                <w:rFonts w:eastAsia="Times New Roman" w:cs="Arial"/>
                <w:szCs w:val="18"/>
                <w:lang w:eastAsia="ar-SA"/>
              </w:rPr>
              <w:t>with 023</w:t>
            </w:r>
            <w:r w:rsidRPr="002D5BEB">
              <w:rPr>
                <w:rFonts w:eastAsia="Times New Roman" w:cs="Arial"/>
                <w:szCs w:val="18"/>
                <w:lang w:eastAsia="ar-SA"/>
              </w:rPr>
              <w:t xml:space="preserve">; </w:t>
            </w:r>
          </w:p>
        </w:tc>
      </w:tr>
      <w:tr w:rsidR="000548B7" w:rsidRPr="00E01737" w:rsidTr="006E4047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6E404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404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6E4047" w:rsidRDefault="00AF6443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9" w:history="1">
              <w:r w:rsidR="000548B7" w:rsidRPr="006E4047">
                <w:rPr>
                  <w:rStyle w:val="Hyperlink"/>
                  <w:rFonts w:cs="Arial"/>
                  <w:color w:val="auto"/>
                </w:rPr>
                <w:t>S1-160027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6E404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4047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6E404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4047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6E4047">
              <w:rPr>
                <w:rFonts w:eastAsia="Times New Roman" w:cs="Arial"/>
                <w:szCs w:val="18"/>
                <w:lang w:eastAsia="ar-SA"/>
              </w:rPr>
              <w:t xml:space="preserve"> robots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6E4047" w:rsidRDefault="006E404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4047">
              <w:rPr>
                <w:rFonts w:eastAsia="Times New Roman" w:cs="Arial"/>
                <w:szCs w:val="18"/>
                <w:lang w:eastAsia="ar-SA"/>
              </w:rPr>
              <w:t>Revised to S1-160454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6E404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4047">
              <w:rPr>
                <w:rFonts w:eastAsia="Times New Roman" w:cs="Arial"/>
                <w:szCs w:val="18"/>
                <w:lang w:eastAsia="ar-SA"/>
              </w:rPr>
              <w:t>Section 6.1.3</w:t>
            </w:r>
          </w:p>
        </w:tc>
      </w:tr>
      <w:tr w:rsidR="006E4047" w:rsidRPr="00E01737" w:rsidTr="00830CFD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47" w:rsidRPr="006E4047" w:rsidRDefault="006E404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404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47" w:rsidRPr="006E4047" w:rsidRDefault="00AF6443" w:rsidP="000548B7">
            <w:pPr>
              <w:snapToGrid w:val="0"/>
              <w:spacing w:after="0" w:line="240" w:lineRule="auto"/>
            </w:pPr>
            <w:hyperlink r:id="rId100" w:history="1">
              <w:r w:rsidR="006E4047" w:rsidRPr="006E4047">
                <w:rPr>
                  <w:rStyle w:val="Hyperlink"/>
                  <w:rFonts w:cs="Arial"/>
                  <w:color w:val="auto"/>
                </w:rPr>
                <w:t>S1-160454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47" w:rsidRPr="006E4047" w:rsidRDefault="006E404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4047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47" w:rsidRPr="006E4047" w:rsidRDefault="006E404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4047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6E4047">
              <w:rPr>
                <w:rFonts w:eastAsia="Times New Roman" w:cs="Arial"/>
                <w:szCs w:val="18"/>
                <w:lang w:eastAsia="ar-SA"/>
              </w:rPr>
              <w:t xml:space="preserve"> robots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47" w:rsidRPr="006E4047" w:rsidRDefault="006E404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47" w:rsidRDefault="006E404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4047">
              <w:rPr>
                <w:rFonts w:eastAsia="Times New Roman" w:cs="Arial"/>
                <w:i/>
                <w:szCs w:val="18"/>
                <w:lang w:eastAsia="ar-SA"/>
              </w:rPr>
              <w:t>Section 6.1.3</w:t>
            </w:r>
          </w:p>
          <w:p w:rsidR="006E4047" w:rsidRPr="006E4047" w:rsidRDefault="006E404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4047">
              <w:rPr>
                <w:rFonts w:eastAsia="Times New Roman" w:cs="Arial"/>
                <w:szCs w:val="18"/>
                <w:lang w:eastAsia="ar-SA"/>
              </w:rPr>
              <w:t>Revision of S1-160027.</w:t>
            </w:r>
          </w:p>
        </w:tc>
      </w:tr>
      <w:tr w:rsidR="000548B7" w:rsidRPr="00E01737" w:rsidTr="00830CFD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830CFD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0CF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830CFD" w:rsidRDefault="00AF6443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1" w:history="1">
              <w:r w:rsidR="000548B7" w:rsidRPr="00830CFD">
                <w:rPr>
                  <w:rStyle w:val="Hyperlink"/>
                  <w:rFonts w:cs="Arial"/>
                  <w:color w:val="auto"/>
                </w:rPr>
                <w:t>S1-160020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830CFD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0CFD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830CFD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0CFD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830CFD">
              <w:rPr>
                <w:rFonts w:eastAsia="Times New Roman" w:cs="Arial"/>
                <w:szCs w:val="18"/>
                <w:lang w:eastAsia="ar-SA"/>
              </w:rPr>
              <w:t xml:space="preserve"> Data forwarding and location sharing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830CFD" w:rsidRDefault="00830CFD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0CFD">
              <w:rPr>
                <w:rFonts w:eastAsia="Times New Roman" w:cs="Arial"/>
                <w:szCs w:val="18"/>
                <w:lang w:eastAsia="ar-SA"/>
              </w:rPr>
              <w:t>Revised to S1-160459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830CFD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0CFD">
              <w:rPr>
                <w:rFonts w:eastAsia="Times New Roman" w:cs="Arial"/>
                <w:szCs w:val="18"/>
                <w:lang w:eastAsia="ar-SA"/>
              </w:rPr>
              <w:t>Section 6.1.4, 6.1.5</w:t>
            </w:r>
          </w:p>
        </w:tc>
      </w:tr>
      <w:tr w:rsidR="00830CFD" w:rsidRPr="00E01737" w:rsidTr="002D51E4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CFD" w:rsidRPr="00830CFD" w:rsidRDefault="00830CFD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0CF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CFD" w:rsidRPr="00830CFD" w:rsidRDefault="00AF6443" w:rsidP="000548B7">
            <w:pPr>
              <w:snapToGrid w:val="0"/>
              <w:spacing w:after="0" w:line="240" w:lineRule="auto"/>
            </w:pPr>
            <w:hyperlink r:id="rId102" w:history="1">
              <w:r w:rsidR="00830CFD" w:rsidRPr="00830CFD">
                <w:rPr>
                  <w:rStyle w:val="Hyperlink"/>
                  <w:rFonts w:cs="Arial"/>
                  <w:color w:val="auto"/>
                </w:rPr>
                <w:t>S1-160459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CFD" w:rsidRPr="00830CFD" w:rsidRDefault="00830CFD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0CFD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CFD" w:rsidRPr="00830CFD" w:rsidRDefault="00830CFD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0CFD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830CFD">
              <w:rPr>
                <w:rFonts w:eastAsia="Times New Roman" w:cs="Arial"/>
                <w:szCs w:val="18"/>
                <w:lang w:eastAsia="ar-SA"/>
              </w:rPr>
              <w:t xml:space="preserve"> Data forwarding and location sharing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CFD" w:rsidRPr="00830CFD" w:rsidRDefault="00830CFD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CFD" w:rsidRDefault="00830CFD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0CFD">
              <w:rPr>
                <w:rFonts w:eastAsia="Times New Roman" w:cs="Arial"/>
                <w:i/>
                <w:szCs w:val="18"/>
                <w:lang w:eastAsia="ar-SA"/>
              </w:rPr>
              <w:t>Section 6.1.4, 6.1.5</w:t>
            </w:r>
          </w:p>
          <w:p w:rsidR="00830CFD" w:rsidRPr="00830CFD" w:rsidRDefault="00830CFD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0CFD">
              <w:rPr>
                <w:rFonts w:eastAsia="Times New Roman" w:cs="Arial"/>
                <w:szCs w:val="18"/>
                <w:lang w:eastAsia="ar-SA"/>
              </w:rPr>
              <w:t>Revision of S1-160020.</w:t>
            </w:r>
          </w:p>
        </w:tc>
      </w:tr>
      <w:tr w:rsidR="000548B7" w:rsidRPr="00E01737" w:rsidTr="002D51E4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2D51E4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D51E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2D51E4" w:rsidRDefault="00AF6443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3" w:history="1">
              <w:r w:rsidR="000548B7" w:rsidRPr="002D51E4">
                <w:rPr>
                  <w:rStyle w:val="Hyperlink"/>
                  <w:rFonts w:cs="Arial"/>
                  <w:color w:val="auto"/>
                </w:rPr>
                <w:t>S1-160024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2D51E4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1E4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2D51E4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D51E4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2D51E4">
              <w:rPr>
                <w:rFonts w:eastAsia="Times New Roman" w:cs="Arial"/>
                <w:szCs w:val="18"/>
                <w:lang w:eastAsia="ar-SA"/>
              </w:rPr>
              <w:t xml:space="preserve"> enhanced presence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2D51E4" w:rsidRDefault="002D51E4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1E4">
              <w:rPr>
                <w:rFonts w:eastAsia="Times New Roman" w:cs="Arial"/>
                <w:szCs w:val="18"/>
                <w:lang w:eastAsia="ar-SA"/>
              </w:rPr>
              <w:t>Revised to S1-160340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48B7" w:rsidRPr="002D51E4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1E4">
              <w:rPr>
                <w:rFonts w:eastAsia="Times New Roman" w:cs="Arial"/>
                <w:szCs w:val="18"/>
                <w:lang w:eastAsia="ar-SA"/>
              </w:rPr>
              <w:t>Section 6.1.x</w:t>
            </w:r>
          </w:p>
        </w:tc>
      </w:tr>
      <w:tr w:rsidR="002D51E4" w:rsidRPr="00E01737" w:rsidTr="00CD5792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1E4" w:rsidRPr="002D51E4" w:rsidRDefault="002D51E4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D51E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1E4" w:rsidRPr="002D51E4" w:rsidRDefault="00AF6443" w:rsidP="000548B7">
            <w:pPr>
              <w:snapToGrid w:val="0"/>
              <w:spacing w:after="0" w:line="240" w:lineRule="auto"/>
            </w:pPr>
            <w:hyperlink r:id="rId104" w:history="1">
              <w:r w:rsidR="002D51E4" w:rsidRPr="002D51E4">
                <w:rPr>
                  <w:rStyle w:val="Hyperlink"/>
                  <w:rFonts w:cs="Arial"/>
                  <w:color w:val="auto"/>
                </w:rPr>
                <w:t>S1-160340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1E4" w:rsidRPr="002D51E4" w:rsidRDefault="002D51E4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1E4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1E4" w:rsidRPr="002D51E4" w:rsidRDefault="002D51E4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D51E4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2D51E4">
              <w:rPr>
                <w:rFonts w:eastAsia="Times New Roman" w:cs="Arial"/>
                <w:szCs w:val="18"/>
                <w:lang w:eastAsia="ar-SA"/>
              </w:rPr>
              <w:t xml:space="preserve"> enhanced presence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1E4" w:rsidRPr="002D51E4" w:rsidRDefault="002D51E4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1E4" w:rsidRDefault="002D51E4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1E4">
              <w:rPr>
                <w:rFonts w:eastAsia="Times New Roman" w:cs="Arial"/>
                <w:i/>
                <w:szCs w:val="18"/>
                <w:lang w:eastAsia="ar-SA"/>
              </w:rPr>
              <w:t>Section 6.1.x</w:t>
            </w:r>
          </w:p>
          <w:p w:rsidR="002D51E4" w:rsidRPr="002D51E4" w:rsidRDefault="002D51E4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51E4">
              <w:rPr>
                <w:rFonts w:eastAsia="Times New Roman" w:cs="Arial"/>
                <w:szCs w:val="18"/>
                <w:lang w:eastAsia="ar-SA"/>
              </w:rPr>
              <w:t>Revision of S1-160024.</w:t>
            </w:r>
          </w:p>
        </w:tc>
      </w:tr>
      <w:tr w:rsidR="008879E9" w:rsidRPr="00E01737" w:rsidTr="00F14E95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CD5792" w:rsidRDefault="008879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D579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CD5792" w:rsidRDefault="00AF6443" w:rsidP="00270D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5" w:history="1">
              <w:r w:rsidR="008879E9" w:rsidRPr="00CD5792">
                <w:rPr>
                  <w:rStyle w:val="Hyperlink"/>
                  <w:rFonts w:cs="Arial"/>
                  <w:color w:val="auto"/>
                </w:rPr>
                <w:t>S1-160021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CD5792" w:rsidRDefault="000548B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5792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CD5792" w:rsidRDefault="000548B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D5792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CD5792">
              <w:rPr>
                <w:rFonts w:eastAsia="Times New Roman" w:cs="Arial"/>
                <w:szCs w:val="18"/>
                <w:lang w:eastAsia="ar-SA"/>
              </w:rPr>
              <w:t xml:space="preserve"> database enquiries and secured internet access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CD5792" w:rsidRDefault="00CD579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5792">
              <w:rPr>
                <w:rFonts w:eastAsia="Times New Roman" w:cs="Arial"/>
                <w:szCs w:val="18"/>
                <w:lang w:eastAsia="ar-SA"/>
              </w:rPr>
              <w:t>Revised to S1-160341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CD5792" w:rsidRDefault="000548B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5792">
              <w:rPr>
                <w:rFonts w:eastAsia="Times New Roman" w:cs="Arial"/>
                <w:szCs w:val="18"/>
                <w:lang w:eastAsia="ar-SA"/>
              </w:rPr>
              <w:t>Section 6.2.1</w:t>
            </w:r>
          </w:p>
        </w:tc>
      </w:tr>
      <w:tr w:rsidR="00CD5792" w:rsidRPr="00E01737" w:rsidTr="00F14E95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D5792" w:rsidRPr="00F14E95" w:rsidRDefault="00CD579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14E9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D5792" w:rsidRPr="00F14E95" w:rsidRDefault="00AF6443" w:rsidP="00270D01">
            <w:pPr>
              <w:snapToGrid w:val="0"/>
              <w:spacing w:after="0" w:line="240" w:lineRule="auto"/>
            </w:pPr>
            <w:hyperlink r:id="rId106" w:history="1">
              <w:r w:rsidR="00CD5792" w:rsidRPr="00F14E95">
                <w:rPr>
                  <w:rStyle w:val="Hyperlink"/>
                  <w:rFonts w:cs="Arial"/>
                  <w:color w:val="auto"/>
                </w:rPr>
                <w:t>S1-160341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D5792" w:rsidRPr="00F14E95" w:rsidRDefault="00CD579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E95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D5792" w:rsidRPr="00F14E95" w:rsidRDefault="00CD579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14E95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F14E95">
              <w:rPr>
                <w:rFonts w:eastAsia="Times New Roman" w:cs="Arial"/>
                <w:szCs w:val="18"/>
                <w:lang w:eastAsia="ar-SA"/>
              </w:rPr>
              <w:t xml:space="preserve"> database enquiries and secured internet access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D5792" w:rsidRPr="00F14E95" w:rsidRDefault="00F14E95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E9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D5792" w:rsidRPr="00F14E95" w:rsidRDefault="00CD579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E95">
              <w:rPr>
                <w:rFonts w:eastAsia="Times New Roman" w:cs="Arial"/>
                <w:i/>
                <w:szCs w:val="18"/>
                <w:lang w:eastAsia="ar-SA"/>
              </w:rPr>
              <w:t>Section 6.2.1</w:t>
            </w:r>
          </w:p>
          <w:p w:rsidR="00F14E95" w:rsidRDefault="00CD579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E95">
              <w:rPr>
                <w:rFonts w:eastAsia="Times New Roman" w:cs="Arial"/>
                <w:szCs w:val="18"/>
                <w:lang w:eastAsia="ar-SA"/>
              </w:rPr>
              <w:t>Revision of S1-160021.</w:t>
            </w:r>
          </w:p>
          <w:p w:rsidR="00F14E95" w:rsidRPr="00F14E95" w:rsidRDefault="00F14E95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14E95" w:rsidRDefault="00F14E95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CD5792" w:rsidRPr="00F14E95" w:rsidRDefault="00F14E95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F14E95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0548B7" w:rsidRPr="00E01737" w:rsidTr="00EB1DB7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548B7" w:rsidRPr="00F14E95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14E9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548B7" w:rsidRPr="00F14E95" w:rsidRDefault="00AF6443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7" w:history="1">
              <w:r w:rsidR="000548B7" w:rsidRPr="00F14E95">
                <w:rPr>
                  <w:rStyle w:val="Hyperlink"/>
                  <w:rFonts w:cs="Arial"/>
                  <w:color w:val="auto"/>
                </w:rPr>
                <w:t>S1-160026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548B7" w:rsidRPr="00F14E95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E95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548B7" w:rsidRPr="00F14E95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14E95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F14E95">
              <w:rPr>
                <w:rFonts w:eastAsia="Times New Roman" w:cs="Arial"/>
                <w:szCs w:val="18"/>
                <w:lang w:eastAsia="ar-SA"/>
              </w:rPr>
              <w:t xml:space="preserve"> IOPS requirement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548B7" w:rsidRPr="00F14E95" w:rsidRDefault="00F14E95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E9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14E95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E95">
              <w:rPr>
                <w:rFonts w:eastAsia="Times New Roman" w:cs="Arial"/>
                <w:szCs w:val="18"/>
                <w:lang w:eastAsia="ar-SA"/>
              </w:rPr>
              <w:t>Section 6.4</w:t>
            </w:r>
          </w:p>
          <w:p w:rsidR="00F14E95" w:rsidRPr="00F14E95" w:rsidRDefault="00F14E95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14E95" w:rsidRDefault="00F14E95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548B7" w:rsidRPr="00F14E95" w:rsidRDefault="00F14E95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F14E95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8879E9" w:rsidRPr="00E01737" w:rsidTr="00EB1DB7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EB1DB7" w:rsidRDefault="008879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B1DB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EB1DB7" w:rsidRDefault="00AF6443" w:rsidP="00270D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8" w:history="1">
              <w:r w:rsidR="008879E9" w:rsidRPr="00EB1DB7">
                <w:rPr>
                  <w:rStyle w:val="Hyperlink"/>
                  <w:rFonts w:cs="Arial"/>
                  <w:color w:val="auto"/>
                </w:rPr>
                <w:t>S1-160025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EB1DB7" w:rsidRDefault="000548B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1DB7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EB1DB7" w:rsidRDefault="000548B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B1DB7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EB1DB7">
              <w:rPr>
                <w:rFonts w:eastAsia="Times New Roman" w:cs="Arial"/>
                <w:szCs w:val="18"/>
                <w:lang w:eastAsia="ar-SA"/>
              </w:rPr>
              <w:t xml:space="preserve"> interworking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EB1DB7" w:rsidRDefault="00EB1DB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1DB7">
              <w:rPr>
                <w:rFonts w:eastAsia="Times New Roman" w:cs="Arial"/>
                <w:szCs w:val="18"/>
                <w:lang w:eastAsia="ar-SA"/>
              </w:rPr>
              <w:t>Revised to S1-160342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879E9" w:rsidRPr="00EB1DB7" w:rsidRDefault="000548B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1DB7">
              <w:rPr>
                <w:rFonts w:eastAsia="Times New Roman" w:cs="Arial"/>
                <w:szCs w:val="18"/>
                <w:lang w:eastAsia="ar-SA"/>
              </w:rPr>
              <w:t>Section 8</w:t>
            </w:r>
          </w:p>
        </w:tc>
      </w:tr>
      <w:tr w:rsidR="00EB1DB7" w:rsidRPr="00E01737" w:rsidTr="00EB1DB7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DB7" w:rsidRPr="00EB1DB7" w:rsidRDefault="00EB1DB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B1DB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DB7" w:rsidRPr="00EB1DB7" w:rsidRDefault="00AF6443" w:rsidP="00270D01">
            <w:pPr>
              <w:snapToGrid w:val="0"/>
              <w:spacing w:after="0" w:line="240" w:lineRule="auto"/>
            </w:pPr>
            <w:hyperlink r:id="rId109" w:history="1">
              <w:r w:rsidR="00EB1DB7" w:rsidRPr="00EB1DB7">
                <w:rPr>
                  <w:rStyle w:val="Hyperlink"/>
                  <w:rFonts w:cs="Arial"/>
                  <w:color w:val="auto"/>
                </w:rPr>
                <w:t>S1-160342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DB7" w:rsidRPr="00EB1DB7" w:rsidRDefault="00EB1DB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1DB7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DB7" w:rsidRPr="00EB1DB7" w:rsidRDefault="00EB1DB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B1DB7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EB1DB7">
              <w:rPr>
                <w:rFonts w:eastAsia="Times New Roman" w:cs="Arial"/>
                <w:szCs w:val="18"/>
                <w:lang w:eastAsia="ar-SA"/>
              </w:rPr>
              <w:t xml:space="preserve"> interworking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DB7" w:rsidRPr="00EB1DB7" w:rsidRDefault="00EB1DB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DB7" w:rsidRDefault="00EB1DB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1DB7">
              <w:rPr>
                <w:rFonts w:eastAsia="Times New Roman" w:cs="Arial"/>
                <w:i/>
                <w:szCs w:val="18"/>
                <w:lang w:eastAsia="ar-SA"/>
              </w:rPr>
              <w:t>Section 8</w:t>
            </w:r>
          </w:p>
          <w:p w:rsidR="00EB1DB7" w:rsidRPr="00EB1DB7" w:rsidRDefault="00EB1DB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1DB7">
              <w:rPr>
                <w:rFonts w:eastAsia="Times New Roman" w:cs="Arial"/>
                <w:szCs w:val="18"/>
                <w:lang w:eastAsia="ar-SA"/>
              </w:rPr>
              <w:t>Revision of S1-160025.</w:t>
            </w:r>
          </w:p>
        </w:tc>
      </w:tr>
      <w:tr w:rsidR="00FC20A3" w:rsidRPr="001E1D1F" w:rsidTr="00A4748D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2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proofErr w:type="spellStart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</w:t>
            </w:r>
            <w:proofErr w:type="spellEnd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 numbers for allocation during drafting session (admin purposes only)</w:t>
            </w:r>
          </w:p>
        </w:tc>
      </w:tr>
      <w:tr w:rsidR="00530D1C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530D1C" w:rsidRPr="001E1D1F" w:rsidRDefault="00530D1C" w:rsidP="00530D1C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S1-160430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530D1C" w:rsidRPr="001E1D1F" w:rsidRDefault="00530D1C" w:rsidP="0069594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START of allowed </w:t>
            </w:r>
            <w:proofErr w:type="spellStart"/>
            <w:r>
              <w:rPr>
                <w:rFonts w:eastAsia="Arial Unicode MS" w:cs="Arial"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szCs w:val="18"/>
              </w:rPr>
              <w:t>#</w:t>
            </w:r>
          </w:p>
        </w:tc>
        <w:tc>
          <w:tcPr>
            <w:tcW w:w="4229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530D1C" w:rsidRPr="001E1D1F" w:rsidRDefault="00EF6FBD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062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S1-160431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EF6FBD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019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EF6FBD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S1-160432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EF6FBD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076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S1-160433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EF6FBD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063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S1-160434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EF6FBD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121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S1-160435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EF6FBD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018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S1-160436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EF6FBD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123 (</w:t>
            </w:r>
            <w:r w:rsidRPr="00EF6FBD">
              <w:rPr>
                <w:rFonts w:eastAsia="Arial Unicode MS" w:cs="Arial"/>
                <w:b/>
                <w:szCs w:val="18"/>
                <w:lang w:eastAsia="ar-SA"/>
              </w:rPr>
              <w:t>end of Q1</w:t>
            </w:r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S1-160437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EF6FBD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056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S1-160438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EF6FBD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079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S1-160439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EF6FBD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055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S1-160440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EF6FBD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033 (057, 126)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S1-160441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EF6FBD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058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S1-160442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EF6FBD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059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S1-160443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EF6FBD" w:rsidP="00EF6FB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060 (028)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S1-160444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EF6FBD" w:rsidP="00EF6FB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061 (038)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S1-160445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EF6FBD" w:rsidP="00EF6FB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040 (057)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S1-160446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EF6FBD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MCCoRE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 xml:space="preserve"> excel (newly assigned) (</w:t>
            </w:r>
            <w:r w:rsidRPr="00EF6FBD">
              <w:rPr>
                <w:rFonts w:eastAsia="Arial Unicode MS" w:cs="Arial"/>
                <w:b/>
                <w:szCs w:val="18"/>
                <w:lang w:eastAsia="ar-SA"/>
              </w:rPr>
              <w:t>end of Q2</w:t>
            </w:r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S1-160447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353F18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035 (</w:t>
            </w:r>
            <w:r w:rsidRPr="00353F18">
              <w:rPr>
                <w:rFonts w:eastAsia="Arial Unicode MS" w:cs="Arial"/>
                <w:szCs w:val="18"/>
                <w:highlight w:val="yellow"/>
                <w:lang w:eastAsia="ar-SA"/>
              </w:rPr>
              <w:t>revised before presentation</w:t>
            </w:r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S1-160448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4236FE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446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S1-160449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4236FE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TS 22.280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EF6FBD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S1-160450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4236FE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078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S1-160451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4236FE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077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S1-160452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4236FE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210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S1-160453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4236FE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023 (077, 122)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S1-160454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9F2869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027</w:t>
            </w:r>
            <w:r w:rsidR="005F4AA0">
              <w:rPr>
                <w:rFonts w:eastAsia="Arial Unicode MS" w:cs="Arial"/>
                <w:szCs w:val="18"/>
                <w:lang w:eastAsia="ar-SA"/>
              </w:rPr>
              <w:t xml:space="preserve"> (end of Day2)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S1-160455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6A1650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449</w:t>
            </w:r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S1-160456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6A1650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Floor control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MCCoRE</w:t>
            </w:r>
            <w:proofErr w:type="spellEnd"/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S1-160457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6A1650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Override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MCCoRE</w:t>
            </w:r>
            <w:proofErr w:type="spellEnd"/>
          </w:p>
        </w:tc>
      </w:tr>
      <w:tr w:rsidR="00EF6FBD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S1-160458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F6FBD" w:rsidRPr="001E1D1F" w:rsidRDefault="00EF6FBD" w:rsidP="00106EAF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EF6FBD" w:rsidRPr="001E1D1F" w:rsidRDefault="006A1650" w:rsidP="00106EA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448</w:t>
            </w:r>
          </w:p>
        </w:tc>
      </w:tr>
      <w:tr w:rsidR="00530D1C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530D1C" w:rsidRPr="001E1D1F" w:rsidRDefault="00530D1C" w:rsidP="00530D1C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S1-160459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530D1C" w:rsidRPr="001E1D1F" w:rsidRDefault="00530D1C" w:rsidP="0069594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END of allowed </w:t>
            </w:r>
            <w:proofErr w:type="spellStart"/>
            <w:r>
              <w:rPr>
                <w:rFonts w:eastAsia="Arial Unicode MS" w:cs="Arial"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szCs w:val="18"/>
              </w:rPr>
              <w:t>#</w:t>
            </w:r>
          </w:p>
        </w:tc>
        <w:tc>
          <w:tcPr>
            <w:tcW w:w="4229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530D1C" w:rsidRPr="001E1D1F" w:rsidRDefault="00530D1C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30D1C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530D1C" w:rsidRPr="001E1D1F" w:rsidRDefault="00530D1C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30D1C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530D1C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</w:t>
            </w:r>
            <w:r w:rsidR="006C77DC">
              <w:rPr>
                <w:rFonts w:eastAsia="Arial Unicode MS" w:cs="Arial"/>
                <w:szCs w:val="18"/>
              </w:rPr>
              <w:t>340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530D1C" w:rsidRPr="001E1D1F" w:rsidRDefault="006C77DC" w:rsidP="009C2D92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Donated by </w:t>
            </w:r>
            <w:r w:rsidR="009C2D92">
              <w:rPr>
                <w:rFonts w:eastAsia="Arial Unicode MS" w:cs="Arial"/>
                <w:szCs w:val="18"/>
              </w:rPr>
              <w:t>SA1 Chair</w:t>
            </w:r>
            <w:r>
              <w:rPr>
                <w:rFonts w:eastAsia="Arial Unicode MS" w:cs="Arial"/>
                <w:szCs w:val="18"/>
              </w:rPr>
              <w:t xml:space="preserve"> (340~349)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530D1C" w:rsidRPr="001E1D1F" w:rsidRDefault="009C2D92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024</w:t>
            </w:r>
          </w:p>
        </w:tc>
      </w:tr>
      <w:tr w:rsidR="004236FE" w:rsidRPr="001E1D1F" w:rsidTr="00AF1C91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S1-160341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9C2D92" w:rsidP="00AF1C9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021</w:t>
            </w:r>
          </w:p>
        </w:tc>
      </w:tr>
      <w:tr w:rsidR="004236FE" w:rsidRPr="001E1D1F" w:rsidTr="00AF1C91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S1-160342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9C2D92" w:rsidP="00AF1C9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025</w:t>
            </w:r>
          </w:p>
        </w:tc>
      </w:tr>
      <w:tr w:rsidR="004236FE" w:rsidRPr="001E1D1F" w:rsidTr="00AF1C91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S1-160343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9C2D92" w:rsidP="00AF1C9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073</w:t>
            </w:r>
          </w:p>
        </w:tc>
      </w:tr>
      <w:tr w:rsidR="004236FE" w:rsidRPr="001E1D1F" w:rsidTr="00AF1C91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S1-160344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9C2D92" w:rsidP="009C2D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New call termination</w:t>
            </w:r>
          </w:p>
        </w:tc>
      </w:tr>
      <w:tr w:rsidR="004236FE" w:rsidRPr="001E1D1F" w:rsidTr="00AF1C91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S1-160345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9C2D92" w:rsidP="00AF1C9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127</w:t>
            </w:r>
          </w:p>
        </w:tc>
      </w:tr>
      <w:tr w:rsidR="004236FE" w:rsidRPr="001E1D1F" w:rsidTr="00AF1C91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S1-160346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9C2D92" w:rsidP="00AF1C9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125</w:t>
            </w:r>
          </w:p>
        </w:tc>
      </w:tr>
      <w:tr w:rsidR="004236FE" w:rsidRPr="001E1D1F" w:rsidTr="00AF1C91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S1-160347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9C2D92" w:rsidP="00AF1C9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075</w:t>
            </w:r>
          </w:p>
        </w:tc>
      </w:tr>
      <w:tr w:rsidR="004236FE" w:rsidRPr="001E1D1F" w:rsidTr="00AF1C91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S1-160348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9C2D92" w:rsidP="00AF1C9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041</w:t>
            </w:r>
          </w:p>
        </w:tc>
      </w:tr>
      <w:tr w:rsidR="004236FE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S1-160349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9C2D92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030</w:t>
            </w:r>
          </w:p>
        </w:tc>
      </w:tr>
      <w:tr w:rsidR="004236FE" w:rsidRPr="001E1D1F" w:rsidTr="00AF1C91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4236FE" w:rsidP="00AF1C9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236FE" w:rsidRPr="001E1D1F" w:rsidTr="00AF1C91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S1-160460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9C2D92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Assigned by </w:t>
            </w:r>
            <w:r w:rsidR="009C2D92">
              <w:rPr>
                <w:rFonts w:eastAsia="Arial Unicode MS" w:cs="Arial"/>
                <w:szCs w:val="18"/>
              </w:rPr>
              <w:t>SA1 MCC</w:t>
            </w:r>
            <w:r>
              <w:rPr>
                <w:rFonts w:eastAsia="Arial Unicode MS" w:cs="Arial"/>
                <w:szCs w:val="18"/>
              </w:rPr>
              <w:t xml:space="preserve"> (460~469)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9C2D92" w:rsidP="00AF1C9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037</w:t>
            </w:r>
          </w:p>
        </w:tc>
      </w:tr>
      <w:tr w:rsidR="004236FE" w:rsidRPr="001E1D1F" w:rsidTr="00AF1C91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S1-160461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9C2D92" w:rsidP="00AF1C9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039</w:t>
            </w:r>
          </w:p>
        </w:tc>
      </w:tr>
      <w:tr w:rsidR="004236FE" w:rsidRPr="001E1D1F" w:rsidTr="00AF1C91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S1-160462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9C2D92" w:rsidP="00AF1C9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031</w:t>
            </w:r>
          </w:p>
        </w:tc>
      </w:tr>
      <w:tr w:rsidR="004236FE" w:rsidRPr="001E1D1F" w:rsidTr="00AF1C91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S1-160463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9C2D92" w:rsidP="009C2D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(MCCORE)</w:t>
            </w:r>
          </w:p>
        </w:tc>
      </w:tr>
      <w:tr w:rsidR="004236FE" w:rsidRPr="001E1D1F" w:rsidTr="00AF1C91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S1-160464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9C2D92" w:rsidP="00AF1C9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463</w:t>
            </w:r>
          </w:p>
        </w:tc>
      </w:tr>
      <w:tr w:rsidR="004236FE" w:rsidRPr="001E1D1F" w:rsidTr="00AF1C91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S1-160465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9C2D92" w:rsidP="00AF1C9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430</w:t>
            </w:r>
          </w:p>
        </w:tc>
      </w:tr>
      <w:tr w:rsidR="004236FE" w:rsidRPr="001E1D1F" w:rsidTr="00AF1C91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4236FE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S1-160466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9C2D92" w:rsidP="00AF1C9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430 part 2 (three req.)</w:t>
            </w:r>
          </w:p>
        </w:tc>
      </w:tr>
      <w:tr w:rsidR="004236FE" w:rsidRPr="001E1D1F" w:rsidTr="00AF1C91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S1-160467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9C2D92" w:rsidP="00AF1C9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431</w:t>
            </w:r>
          </w:p>
        </w:tc>
      </w:tr>
      <w:tr w:rsidR="004236FE" w:rsidRPr="001E1D1F" w:rsidTr="00AF1C91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S1-160468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AF1C91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9C2D92" w:rsidP="00AF1C9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435 Last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 xml:space="preserve"> assigned in Drafting (Day 3)</w:t>
            </w:r>
          </w:p>
        </w:tc>
      </w:tr>
      <w:tr w:rsidR="004236FE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4236FE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236FE" w:rsidRPr="001E1D1F" w:rsidTr="00A4748D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6FE" w:rsidRPr="001E1D1F" w:rsidRDefault="004236FE" w:rsidP="00903CAB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3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</w:t>
            </w:r>
            <w:proofErr w:type="spellEnd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 numbers </w:t>
            </w: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NOT allocated </w:t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during drafting session (admin purposes only)</w:t>
            </w:r>
          </w:p>
        </w:tc>
      </w:tr>
      <w:tr w:rsidR="009C2D92" w:rsidRPr="001E1D1F" w:rsidTr="002E4B8A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9C2D92" w:rsidRPr="001E1D1F" w:rsidRDefault="009C2D92" w:rsidP="002E4B8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9C2D92" w:rsidRPr="001E1D1F" w:rsidRDefault="009C2D92" w:rsidP="002E4B8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S1-160469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9C2D92" w:rsidRPr="001E1D1F" w:rsidRDefault="009C2D92" w:rsidP="002E4B8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9C2D92" w:rsidRPr="001E1D1F" w:rsidRDefault="009C2D92" w:rsidP="002E4B8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9C2D92" w:rsidRPr="001E1D1F" w:rsidRDefault="009C2D92" w:rsidP="002E4B8A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9C2D92" w:rsidRPr="001E1D1F" w:rsidRDefault="009C2D92" w:rsidP="002E4B8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Not assigned</w:t>
            </w:r>
          </w:p>
        </w:tc>
      </w:tr>
      <w:tr w:rsidR="004236FE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4236FE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236FE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4236FE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236FE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4236FE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236FE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4236FE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236FE" w:rsidRPr="001E1D1F" w:rsidTr="00A4748D">
        <w:trPr>
          <w:gridAfter w:val="1"/>
          <w:wAfter w:w="93" w:type="dxa"/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236FE" w:rsidRPr="001E1D1F" w:rsidRDefault="004236FE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4236FE" w:rsidRPr="001E1D1F" w:rsidRDefault="004236FE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236FE" w:rsidRPr="001E1D1F" w:rsidTr="00A4748D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6FE" w:rsidRPr="001E1D1F" w:rsidRDefault="004236FE" w:rsidP="00903CAB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4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Summary of drafting session</w:t>
            </w:r>
          </w:p>
        </w:tc>
      </w:tr>
      <w:tr w:rsidR="004236FE" w:rsidRPr="001E1D1F" w:rsidTr="00A4748D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6FE" w:rsidRDefault="00517E64" w:rsidP="00903CAB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Outcome of MC drafting session</w:t>
            </w:r>
            <w:r w:rsidR="004236FE">
              <w:rPr>
                <w:rFonts w:eastAsia="Arial Unicode MS" w:cs="Arial"/>
                <w:i/>
                <w:szCs w:val="18"/>
              </w:rPr>
              <w:t>:</w:t>
            </w:r>
          </w:p>
          <w:p w:rsidR="004236FE" w:rsidRDefault="001027FB" w:rsidP="00FC20A3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Main discussion points: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MCCoRe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analysis - classification analysis b/w Common (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MCCoRe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>) and others (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MCVideo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>/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MCData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); </w:t>
            </w:r>
          </w:p>
          <w:p w:rsidR="001027FB" w:rsidRDefault="004236FE" w:rsidP="001027FB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main agreements</w:t>
            </w:r>
            <w:r w:rsidR="001027FB">
              <w:rPr>
                <w:rFonts w:eastAsia="Arial Unicode MS" w:cs="Arial"/>
                <w:i/>
                <w:szCs w:val="18"/>
              </w:rPr>
              <w:t xml:space="preserve">: </w:t>
            </w:r>
            <w:proofErr w:type="spellStart"/>
            <w:r w:rsidR="001027FB">
              <w:rPr>
                <w:rFonts w:eastAsia="Arial Unicode MS" w:cs="Arial"/>
                <w:i/>
                <w:szCs w:val="18"/>
              </w:rPr>
              <w:t>MCCoRe</w:t>
            </w:r>
            <w:proofErr w:type="spellEnd"/>
            <w:r w:rsidR="001027FB">
              <w:rPr>
                <w:rFonts w:eastAsia="Arial Unicode MS" w:cs="Arial"/>
                <w:i/>
                <w:szCs w:val="18"/>
              </w:rPr>
              <w:t xml:space="preserve"> analysis is in progress; some of subjects were agreed where to put; </w:t>
            </w:r>
          </w:p>
          <w:p w:rsidR="001027FB" w:rsidRPr="001027FB" w:rsidRDefault="001027FB" w:rsidP="001027FB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proofErr w:type="spellStart"/>
            <w:r w:rsidRPr="001027FB">
              <w:rPr>
                <w:rFonts w:eastAsia="Arial Unicode MS" w:cs="Arial"/>
                <w:b/>
                <w:i/>
                <w:szCs w:val="18"/>
              </w:rPr>
              <w:t>MCCoRe:</w:t>
            </w:r>
            <w:r w:rsidRPr="001027FB">
              <w:rPr>
                <w:rFonts w:eastAsia="Arial Unicode MS" w:cs="Arial"/>
                <w:i/>
                <w:szCs w:val="18"/>
              </w:rPr>
              <w:t>Inter</w:t>
            </w:r>
            <w:proofErr w:type="spellEnd"/>
            <w:r w:rsidRPr="001027FB">
              <w:rPr>
                <w:rFonts w:eastAsia="Arial Unicode MS" w:cs="Arial"/>
                <w:i/>
                <w:szCs w:val="18"/>
              </w:rPr>
              <w:t xml:space="preserve"> Service Interworking, Emergency and Imminent Peril, Mission Critical Services Common Requirements, Location, air ground air communications, </w:t>
            </w:r>
            <w:proofErr w:type="spellStart"/>
            <w:r w:rsidRPr="001027FB">
              <w:rPr>
                <w:rFonts w:eastAsia="Arial Unicode MS" w:cs="Arial"/>
                <w:i/>
                <w:szCs w:val="18"/>
              </w:rPr>
              <w:t>MCService</w:t>
            </w:r>
            <w:proofErr w:type="spellEnd"/>
            <w:r w:rsidRPr="001027FB">
              <w:rPr>
                <w:rFonts w:eastAsia="Arial Unicode MS" w:cs="Arial"/>
                <w:i/>
                <w:szCs w:val="18"/>
              </w:rPr>
              <w:t xml:space="preserve"> emergency alert triggered by location</w:t>
            </w:r>
          </w:p>
          <w:p w:rsidR="001027FB" w:rsidRPr="001027FB" w:rsidRDefault="001027FB" w:rsidP="001027FB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proofErr w:type="spellStart"/>
            <w:r w:rsidRPr="001027FB">
              <w:rPr>
                <w:rFonts w:eastAsia="Arial Unicode MS" w:cs="Arial"/>
                <w:b/>
                <w:i/>
                <w:szCs w:val="18"/>
              </w:rPr>
              <w:t>MCVideo</w:t>
            </w:r>
            <w:proofErr w:type="spellEnd"/>
            <w:r w:rsidRPr="001027FB">
              <w:rPr>
                <w:rFonts w:eastAsia="Arial Unicode MS" w:cs="Arial"/>
                <w:b/>
                <w:i/>
                <w:szCs w:val="18"/>
              </w:rPr>
              <w:t>: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  <w:r w:rsidRPr="001027FB">
              <w:rPr>
                <w:rFonts w:eastAsia="Arial Unicode MS" w:cs="Arial"/>
                <w:i/>
                <w:szCs w:val="18"/>
              </w:rPr>
              <w:t xml:space="preserve">forwarding a video stream, video availability </w:t>
            </w:r>
            <w:proofErr w:type="spellStart"/>
            <w:r w:rsidRPr="001027FB">
              <w:rPr>
                <w:rFonts w:eastAsia="Arial Unicode MS" w:cs="Arial"/>
                <w:i/>
                <w:szCs w:val="18"/>
              </w:rPr>
              <w:t>notification,MCVideo</w:t>
            </w:r>
            <w:proofErr w:type="spellEnd"/>
            <w:r w:rsidRPr="001027FB">
              <w:rPr>
                <w:rFonts w:eastAsia="Arial Unicode MS" w:cs="Arial"/>
                <w:i/>
                <w:szCs w:val="18"/>
              </w:rPr>
              <w:t xml:space="preserve"> IOPS requirement</w:t>
            </w:r>
          </w:p>
          <w:p w:rsidR="004236FE" w:rsidRPr="001027FB" w:rsidRDefault="001027FB" w:rsidP="001027FB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proofErr w:type="spellStart"/>
            <w:r w:rsidRPr="001027FB">
              <w:rPr>
                <w:rFonts w:eastAsia="Arial Unicode MS" w:cs="Arial"/>
                <w:b/>
                <w:i/>
                <w:szCs w:val="18"/>
              </w:rPr>
              <w:t>MCData</w:t>
            </w:r>
            <w:r w:rsidRPr="001027FB">
              <w:rPr>
                <w:rFonts w:eastAsia="Arial Unicode MS" w:cs="Arial"/>
                <w:i/>
                <w:szCs w:val="18"/>
              </w:rPr>
              <w:t>:MCData</w:t>
            </w:r>
            <w:proofErr w:type="spellEnd"/>
            <w:r w:rsidRPr="001027FB">
              <w:rPr>
                <w:rFonts w:eastAsia="Arial Unicode MS" w:cs="Arial"/>
                <w:i/>
                <w:szCs w:val="18"/>
              </w:rPr>
              <w:t xml:space="preserve"> database enquiries and secured internet access, </w:t>
            </w:r>
            <w:proofErr w:type="spellStart"/>
            <w:r w:rsidRPr="001027FB">
              <w:rPr>
                <w:rFonts w:eastAsia="Arial Unicode MS" w:cs="Arial"/>
                <w:i/>
                <w:szCs w:val="18"/>
              </w:rPr>
              <w:t>MCData</w:t>
            </w:r>
            <w:proofErr w:type="spellEnd"/>
            <w:r w:rsidRPr="001027FB">
              <w:rPr>
                <w:rFonts w:eastAsia="Arial Unicode MS" w:cs="Arial"/>
                <w:i/>
                <w:szCs w:val="18"/>
              </w:rPr>
              <w:t xml:space="preserve"> IOPS requirement</w:t>
            </w:r>
          </w:p>
          <w:p w:rsidR="004236FE" w:rsidRPr="001037CC" w:rsidRDefault="001027FB" w:rsidP="00FC20A3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Others: MC delegates shall provide sufficient amount of information on their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(e.g., target TS/TR, reference, what is the change to propose (new), what is the change to propose (transferring from other Study or Work to the target TS/TR) to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Tdoc’s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preparedness for other delegates to review in advance instead of having to spend </w:t>
            </w:r>
            <w:r w:rsidR="007111AF">
              <w:rPr>
                <w:rFonts w:eastAsia="Arial Unicode MS" w:cs="Arial"/>
                <w:i/>
                <w:szCs w:val="18"/>
              </w:rPr>
              <w:t>meeting time which can be avoided.</w:t>
            </w:r>
          </w:p>
          <w:p w:rsidR="004236FE" w:rsidRPr="001E1D1F" w:rsidRDefault="004236FE" w:rsidP="00903CAB">
            <w:pPr>
              <w:spacing w:after="0" w:line="240" w:lineRule="auto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</w:p>
        </w:tc>
      </w:tr>
      <w:tr w:rsidR="004236FE" w:rsidRPr="001E1D1F" w:rsidTr="00A4748D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6FE" w:rsidRPr="001E1D1F" w:rsidRDefault="004236FE" w:rsidP="00903CAB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5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Close</w:t>
            </w:r>
          </w:p>
        </w:tc>
      </w:tr>
    </w:tbl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65702C" w:rsidRDefault="0065702C" w:rsidP="00FC20A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FC20A3" w:rsidRPr="001E1D1F" w:rsidRDefault="00FC20A3" w:rsidP="00FC20A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:rsidR="00FC20A3" w:rsidRPr="001E1D1F" w:rsidRDefault="00FC20A3" w:rsidP="00FC20A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t xml:space="preserve">Type: CR, TS, TR, LS, REP, AGE,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</w:p>
    <w:p w:rsidR="00FC20A3" w:rsidRPr="001E1D1F" w:rsidRDefault="00FC20A3" w:rsidP="00FC20A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t>Conclusion: Agreed,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>xxxx, Noted, Withdrawn, Not Handled</w:t>
      </w:r>
    </w:p>
    <w:p w:rsidR="00FC20A3" w:rsidRPr="001E1D1F" w:rsidRDefault="00FC20A3" w:rsidP="00FC20A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1560"/>
        <w:gridCol w:w="4394"/>
        <w:gridCol w:w="3118"/>
        <w:gridCol w:w="4111"/>
      </w:tblGrid>
      <w:tr w:rsidR="00FC20A3" w:rsidRPr="001E1D1F" w:rsidTr="00903CA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903CAB">
        <w:trPr>
          <w:trHeight w:val="141"/>
        </w:trPr>
        <w:tc>
          <w:tcPr>
            <w:tcW w:w="675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1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903CAB">
        <w:trPr>
          <w:trHeight w:val="141"/>
        </w:trPr>
        <w:tc>
          <w:tcPr>
            <w:tcW w:w="675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1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903CA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903CAB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FC20A3" w:rsidRPr="000D4EB3" w:rsidRDefault="00FC20A3" w:rsidP="00FC20A3">
      <w:pPr>
        <w:keepNext/>
        <w:spacing w:before="240" w:after="60" w:line="240" w:lineRule="auto"/>
        <w:outlineLvl w:val="1"/>
        <w:rPr>
          <w:rFonts w:eastAsia="Times New Roman"/>
          <w:sz w:val="20"/>
          <w:szCs w:val="20"/>
        </w:rPr>
      </w:pPr>
    </w:p>
    <w:p w:rsidR="00FC20A3" w:rsidRDefault="00FC20A3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FC20A3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443" w:rsidRDefault="00AF6443" w:rsidP="002E015E">
      <w:pPr>
        <w:spacing w:after="0" w:line="240" w:lineRule="auto"/>
      </w:pPr>
      <w:r>
        <w:separator/>
      </w:r>
    </w:p>
  </w:endnote>
  <w:endnote w:type="continuationSeparator" w:id="0">
    <w:p w:rsidR="00AF6443" w:rsidRDefault="00AF6443" w:rsidP="002E015E">
      <w:pPr>
        <w:spacing w:after="0" w:line="240" w:lineRule="auto"/>
      </w:pPr>
      <w:r>
        <w:continuationSeparator/>
      </w:r>
    </w:p>
  </w:endnote>
  <w:endnote w:type="continuationNotice" w:id="1">
    <w:p w:rsidR="00AF6443" w:rsidRDefault="00AF64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443" w:rsidRDefault="00AF6443" w:rsidP="002E015E">
      <w:pPr>
        <w:spacing w:after="0" w:line="240" w:lineRule="auto"/>
      </w:pPr>
      <w:r>
        <w:separator/>
      </w:r>
    </w:p>
  </w:footnote>
  <w:footnote w:type="continuationSeparator" w:id="0">
    <w:p w:rsidR="00AF6443" w:rsidRDefault="00AF6443" w:rsidP="002E015E">
      <w:pPr>
        <w:spacing w:after="0" w:line="240" w:lineRule="auto"/>
      </w:pPr>
      <w:r>
        <w:continuationSeparator/>
      </w:r>
    </w:p>
  </w:footnote>
  <w:footnote w:type="continuationNotice" w:id="1">
    <w:p w:rsidR="00AF6443" w:rsidRDefault="00AF644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3E6C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4ABB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8F3"/>
    <w:rsid w:val="00067FBD"/>
    <w:rsid w:val="00070979"/>
    <w:rsid w:val="00070BED"/>
    <w:rsid w:val="000715CB"/>
    <w:rsid w:val="00071C4B"/>
    <w:rsid w:val="000720EB"/>
    <w:rsid w:val="0007270B"/>
    <w:rsid w:val="000729AC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D8F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46A"/>
    <w:rsid w:val="000E2EA7"/>
    <w:rsid w:val="000E35B5"/>
    <w:rsid w:val="000E4295"/>
    <w:rsid w:val="000E495C"/>
    <w:rsid w:val="000E510D"/>
    <w:rsid w:val="000E5576"/>
    <w:rsid w:val="000E5D36"/>
    <w:rsid w:val="000E5DEE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7FB"/>
    <w:rsid w:val="001029DE"/>
    <w:rsid w:val="001033D8"/>
    <w:rsid w:val="001036A4"/>
    <w:rsid w:val="00103D7B"/>
    <w:rsid w:val="00104068"/>
    <w:rsid w:val="00105C82"/>
    <w:rsid w:val="001063BF"/>
    <w:rsid w:val="00106EA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4678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27C"/>
    <w:rsid w:val="0016769B"/>
    <w:rsid w:val="00167736"/>
    <w:rsid w:val="001679AC"/>
    <w:rsid w:val="00171C7C"/>
    <w:rsid w:val="00172A42"/>
    <w:rsid w:val="00172B1D"/>
    <w:rsid w:val="00172CB9"/>
    <w:rsid w:val="00172F72"/>
    <w:rsid w:val="001744D8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0B8A"/>
    <w:rsid w:val="001B104F"/>
    <w:rsid w:val="001B1B94"/>
    <w:rsid w:val="001B21A1"/>
    <w:rsid w:val="001B2540"/>
    <w:rsid w:val="001B2F94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80A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2C81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308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1F7624"/>
    <w:rsid w:val="00200201"/>
    <w:rsid w:val="0020039E"/>
    <w:rsid w:val="002011D3"/>
    <w:rsid w:val="0020137F"/>
    <w:rsid w:val="00201FD3"/>
    <w:rsid w:val="0020248E"/>
    <w:rsid w:val="002031E7"/>
    <w:rsid w:val="0020328A"/>
    <w:rsid w:val="00203961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C93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C7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272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3B6"/>
    <w:rsid w:val="002736C4"/>
    <w:rsid w:val="002738D8"/>
    <w:rsid w:val="00275FC6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2796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1E4"/>
    <w:rsid w:val="002D52ED"/>
    <w:rsid w:val="002D542F"/>
    <w:rsid w:val="002D5576"/>
    <w:rsid w:val="002D5BEB"/>
    <w:rsid w:val="002D5DA9"/>
    <w:rsid w:val="002D603C"/>
    <w:rsid w:val="002D6388"/>
    <w:rsid w:val="002D648E"/>
    <w:rsid w:val="002D693E"/>
    <w:rsid w:val="002D6ACF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1F3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4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8EF"/>
    <w:rsid w:val="0033684C"/>
    <w:rsid w:val="00337184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989"/>
    <w:rsid w:val="00351DF2"/>
    <w:rsid w:val="00352602"/>
    <w:rsid w:val="00352B68"/>
    <w:rsid w:val="003533DC"/>
    <w:rsid w:val="003537AF"/>
    <w:rsid w:val="003538A3"/>
    <w:rsid w:val="00353F18"/>
    <w:rsid w:val="003541C8"/>
    <w:rsid w:val="003541EE"/>
    <w:rsid w:val="003545ED"/>
    <w:rsid w:val="0035504A"/>
    <w:rsid w:val="00355270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F6F"/>
    <w:rsid w:val="003B4121"/>
    <w:rsid w:val="003B4244"/>
    <w:rsid w:val="003B4476"/>
    <w:rsid w:val="003B5305"/>
    <w:rsid w:val="003B546F"/>
    <w:rsid w:val="003B5866"/>
    <w:rsid w:val="003B5C92"/>
    <w:rsid w:val="003B6578"/>
    <w:rsid w:val="003B66FB"/>
    <w:rsid w:val="003B7C17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35E1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67FF"/>
    <w:rsid w:val="00407F39"/>
    <w:rsid w:val="00407F47"/>
    <w:rsid w:val="00407FFC"/>
    <w:rsid w:val="004107BC"/>
    <w:rsid w:val="004108C6"/>
    <w:rsid w:val="00410F20"/>
    <w:rsid w:val="00411004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36FE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474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0B4"/>
    <w:rsid w:val="004763C5"/>
    <w:rsid w:val="00476541"/>
    <w:rsid w:val="00476AFA"/>
    <w:rsid w:val="00476FB0"/>
    <w:rsid w:val="00477353"/>
    <w:rsid w:val="00477371"/>
    <w:rsid w:val="004773B1"/>
    <w:rsid w:val="004774CB"/>
    <w:rsid w:val="004778F3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4D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288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879"/>
    <w:rsid w:val="00507B60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17E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0D1C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5C38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6EB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AF6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5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785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7E5"/>
    <w:rsid w:val="005E5949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FB"/>
    <w:rsid w:val="005F3EF6"/>
    <w:rsid w:val="005F41F5"/>
    <w:rsid w:val="005F4816"/>
    <w:rsid w:val="005F4AA0"/>
    <w:rsid w:val="005F4EC4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5702C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2BEF"/>
    <w:rsid w:val="00694085"/>
    <w:rsid w:val="00694F32"/>
    <w:rsid w:val="0069594A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650"/>
    <w:rsid w:val="006A1C6F"/>
    <w:rsid w:val="006A1E66"/>
    <w:rsid w:val="006A2330"/>
    <w:rsid w:val="006A358A"/>
    <w:rsid w:val="006A3B5A"/>
    <w:rsid w:val="006A40F8"/>
    <w:rsid w:val="006A4115"/>
    <w:rsid w:val="006A47B6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DC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BCC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006"/>
    <w:rsid w:val="006E34EE"/>
    <w:rsid w:val="006E38B7"/>
    <w:rsid w:val="006E404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6D88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1AF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302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29B8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557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D28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1518"/>
    <w:rsid w:val="007D1610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CF7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CFD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3A52"/>
    <w:rsid w:val="008560BB"/>
    <w:rsid w:val="0085655A"/>
    <w:rsid w:val="0085753F"/>
    <w:rsid w:val="00857B27"/>
    <w:rsid w:val="00860075"/>
    <w:rsid w:val="0086048A"/>
    <w:rsid w:val="008606EF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B69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AE7"/>
    <w:rsid w:val="00890CC1"/>
    <w:rsid w:val="00891376"/>
    <w:rsid w:val="00891C16"/>
    <w:rsid w:val="00891FAF"/>
    <w:rsid w:val="00892097"/>
    <w:rsid w:val="0089256F"/>
    <w:rsid w:val="008926C1"/>
    <w:rsid w:val="0089357D"/>
    <w:rsid w:val="008938A4"/>
    <w:rsid w:val="00893A41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5A0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3CAB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2E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00E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36AC"/>
    <w:rsid w:val="00934038"/>
    <w:rsid w:val="009341A6"/>
    <w:rsid w:val="00934EBC"/>
    <w:rsid w:val="00935400"/>
    <w:rsid w:val="00935C64"/>
    <w:rsid w:val="00936C0F"/>
    <w:rsid w:val="00936E36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087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4B2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82B"/>
    <w:rsid w:val="009A2B56"/>
    <w:rsid w:val="009A2CD9"/>
    <w:rsid w:val="009A34DA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3668"/>
    <w:rsid w:val="009B3F61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D92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2869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4542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48D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0B5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42F2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201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62E6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1C91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AF6443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0C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91F"/>
    <w:rsid w:val="00B36F24"/>
    <w:rsid w:val="00B375D7"/>
    <w:rsid w:val="00B37B27"/>
    <w:rsid w:val="00B37FA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33B6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610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4E25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44A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BA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57EF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227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4AF0"/>
    <w:rsid w:val="00CD5792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CC6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0A3E"/>
    <w:rsid w:val="00D217FD"/>
    <w:rsid w:val="00D21B9B"/>
    <w:rsid w:val="00D21F99"/>
    <w:rsid w:val="00D22029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563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6ACC"/>
    <w:rsid w:val="00D8703D"/>
    <w:rsid w:val="00D871BC"/>
    <w:rsid w:val="00D87CFC"/>
    <w:rsid w:val="00D87F9B"/>
    <w:rsid w:val="00D902F7"/>
    <w:rsid w:val="00D90913"/>
    <w:rsid w:val="00D9092D"/>
    <w:rsid w:val="00D909A7"/>
    <w:rsid w:val="00D92992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0D4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0F95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071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E7A"/>
    <w:rsid w:val="00DE3EFA"/>
    <w:rsid w:val="00DE41D4"/>
    <w:rsid w:val="00DE44E2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66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0279"/>
    <w:rsid w:val="00E41642"/>
    <w:rsid w:val="00E41D21"/>
    <w:rsid w:val="00E4213D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47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1B7"/>
    <w:rsid w:val="00E90CB6"/>
    <w:rsid w:val="00E91164"/>
    <w:rsid w:val="00E9348B"/>
    <w:rsid w:val="00E93569"/>
    <w:rsid w:val="00E93BDE"/>
    <w:rsid w:val="00E945EF"/>
    <w:rsid w:val="00E947E3"/>
    <w:rsid w:val="00E95E7E"/>
    <w:rsid w:val="00E9666B"/>
    <w:rsid w:val="00E969FB"/>
    <w:rsid w:val="00E97813"/>
    <w:rsid w:val="00EA03DF"/>
    <w:rsid w:val="00EA068E"/>
    <w:rsid w:val="00EA1873"/>
    <w:rsid w:val="00EA1B74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1DB7"/>
    <w:rsid w:val="00EB2575"/>
    <w:rsid w:val="00EB260D"/>
    <w:rsid w:val="00EB31CF"/>
    <w:rsid w:val="00EB3239"/>
    <w:rsid w:val="00EB3C52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6FBD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4E95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21F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5C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731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0A3"/>
    <w:rsid w:val="00FC271D"/>
    <w:rsid w:val="00FC2A79"/>
    <w:rsid w:val="00FC3021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43"/>
    <w:rsid w:val="00FD5DE8"/>
    <w:rsid w:val="00FD6B67"/>
    <w:rsid w:val="00FD79B4"/>
    <w:rsid w:val="00FE06A3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kidong.lee\Desktop\From%20D%20Drive\ZZZ_D\LTE\SA1\TSGS1_73_Okinawa\docs\docs\S1-160123.zip" TargetMode="External"/><Relationship Id="rId21" Type="http://schemas.openxmlformats.org/officeDocument/2006/relationships/hyperlink" Target="file:///C:\Users\kidong.lee\Desktop\From%20D%20Drive\ZZZ_D\LTE\SA1\TSGS1_73_Okinawa\docs\S1-160121.zip" TargetMode="External"/><Relationship Id="rId42" Type="http://schemas.openxmlformats.org/officeDocument/2006/relationships/hyperlink" Target="file:///C:\Users\kidong.lee\Desktop\From%20D%20Drive\ZZZ_D\LTE\SA1\TSGS1_73_Okinawa\Inbox\docs\S1-160437.zip" TargetMode="External"/><Relationship Id="rId47" Type="http://schemas.openxmlformats.org/officeDocument/2006/relationships/hyperlink" Target="file:///C:\Users\kidong.lee\Desktop\From%20D%20Drive\ZZZ_D\LTE\SA1\TSGS1_73_Okinawa\docs\docs\S1-160033.zip" TargetMode="External"/><Relationship Id="rId63" Type="http://schemas.openxmlformats.org/officeDocument/2006/relationships/hyperlink" Target="file:///C:\Users\kidong.lee\Desktop\From%20D%20Drive\ZZZ_D\LTE\SA1\TSGS1_73_Okinawa\docs\docs\S1-160074.zip" TargetMode="External"/><Relationship Id="rId68" Type="http://schemas.openxmlformats.org/officeDocument/2006/relationships/hyperlink" Target="file:///C:\Users\kidong.lee\Desktop\From%20D%20Drive\ZZZ_D\LTE\SA1\TSGS1_73_Okinawa\Inbox\docs\S1-160345.zip" TargetMode="External"/><Relationship Id="rId84" Type="http://schemas.openxmlformats.org/officeDocument/2006/relationships/hyperlink" Target="file:///C:\Users\kidong.lee\Desktop\From%20D%20Drive\ZZZ_D\LTE\SA1\TSGS1_73_Okinawa\docs\docs\S1-160028.zip" TargetMode="External"/><Relationship Id="rId89" Type="http://schemas.openxmlformats.org/officeDocument/2006/relationships/hyperlink" Target="file:///C:\Users\kidong.lee\Desktop\From%20D%20Drive\ZZZ_D\LTE\SA1\TSGS1_73_Okinawa\docs\docs\S1-160078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kidong.lee\Desktop\From%20D%20Drive\ZZZ_D\LTE\SA1\TSGS1_73_Okinawa\Inbox\docs\S1-160467.zip" TargetMode="External"/><Relationship Id="rId29" Type="http://schemas.openxmlformats.org/officeDocument/2006/relationships/hyperlink" Target="file:///C:\Users\kidong.lee\Desktop\From%20D%20Drive\ZZZ_D\LTE\SA1\TSGS1_73_Okinawa\Inbox\S1-160446.zip" TargetMode="External"/><Relationship Id="rId107" Type="http://schemas.openxmlformats.org/officeDocument/2006/relationships/hyperlink" Target="file:///C:\Users\kidong.lee\Desktop\From%20D%20Drive\ZZZ_D\LTE\SA1\TSGS1_73_Okinawa\docs\docs\S1-160026.zip" TargetMode="External"/><Relationship Id="rId11" Type="http://schemas.openxmlformats.org/officeDocument/2006/relationships/hyperlink" Target="file:///C:\Users\kidong.lee\Desktop\From%20D%20Drive\ZZZ_D\LTE\SA1\TSGS1_73_Okinawa\Inbox\docs\S1-160430.zip" TargetMode="External"/><Relationship Id="rId24" Type="http://schemas.openxmlformats.org/officeDocument/2006/relationships/hyperlink" Target="file:///C:\Users\kidong.lee\Desktop\From%20D%20Drive\ZZZ_D\LTE\SA1\TSGS1_73_Okinawa\Inbox\docs\S1-160435.zip" TargetMode="External"/><Relationship Id="rId32" Type="http://schemas.openxmlformats.org/officeDocument/2006/relationships/hyperlink" Target="file:///C:\Users\kidong.lee\Desktop\From%20D%20Drive\ZZZ_D\LTE\SA1\TSGS1_73_Okinawa\Inbox\docs\S1-160464.zip" TargetMode="External"/><Relationship Id="rId37" Type="http://schemas.openxmlformats.org/officeDocument/2006/relationships/hyperlink" Target="file:///C:\Users\kidong.lee\Desktop\From%20D%20Drive\ZZZ_D\LTE\SA1\TSGS1_73_Okinawa\Inbox\S1-160254.zip" TargetMode="External"/><Relationship Id="rId40" Type="http://schemas.openxmlformats.org/officeDocument/2006/relationships/hyperlink" Target="file:///C:\Users\kidong.lee\Desktop\From%20D%20Drive\ZZZ_D\LTE\SA1\TSGS1_73_Okinawa\docs\docs\S1-160313.zip" TargetMode="External"/><Relationship Id="rId45" Type="http://schemas.openxmlformats.org/officeDocument/2006/relationships/hyperlink" Target="file:///C:\Users\kidong.lee\Desktop\From%20D%20Drive\ZZZ_D\LTE\SA1\TSGS1_73_Okinawa\docs\docs\S1-160055.zip" TargetMode="External"/><Relationship Id="rId53" Type="http://schemas.openxmlformats.org/officeDocument/2006/relationships/hyperlink" Target="file:///C:\Users\kidong.lee\Desktop\From%20D%20Drive\ZZZ_D\LTE\SA1\TSGS1_73_Okinawa\docs\docs\S1-160059.zip" TargetMode="External"/><Relationship Id="rId58" Type="http://schemas.openxmlformats.org/officeDocument/2006/relationships/hyperlink" Target="file:///C:\Users\kidong.lee\Desktop\From%20D%20Drive\ZZZ_D\LTE\SA1\TSGS1_73_Okinawa\Inbox\docs\S1-160444.zip" TargetMode="External"/><Relationship Id="rId66" Type="http://schemas.openxmlformats.org/officeDocument/2006/relationships/hyperlink" Target="file:///C:\Users\kidong.lee\Desktop\From%20D%20Drive\ZZZ_D\LTE\SA1\TSGS1_73_Okinawa\docs\docs\S1-160034.zip" TargetMode="External"/><Relationship Id="rId74" Type="http://schemas.openxmlformats.org/officeDocument/2006/relationships/hyperlink" Target="file:///C:\Users\kidong.lee\Desktop\From%20D%20Drive\ZZZ_D\LTE\SA1\TSGS1_73_Okinawa\docs\docs\S1-160036.zip" TargetMode="External"/><Relationship Id="rId79" Type="http://schemas.openxmlformats.org/officeDocument/2006/relationships/hyperlink" Target="file:///C:\Users\kidong.lee\Desktop\From%20D%20Drive\ZZZ_D\LTE\SA1\TSGS1_73_Okinawa\docs\docs\S1-160075.zip" TargetMode="External"/><Relationship Id="rId87" Type="http://schemas.openxmlformats.org/officeDocument/2006/relationships/hyperlink" Target="file:///C:\Users\kidong.lee\Desktop\From%20D%20Drive\ZZZ_D\LTE\SA1\TSGS1_73_Okinawa\Inbox\docs\S1-160462.zip" TargetMode="External"/><Relationship Id="rId102" Type="http://schemas.openxmlformats.org/officeDocument/2006/relationships/hyperlink" Target="file:///C:\Users\kidong.lee\Desktop\From%20D%20Drive\ZZZ_D\LTE\SA1\TSGS1_73_Okinawa\Inbox\docs\S1-160459.zip" TargetMode="External"/><Relationship Id="rId110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file:///C:\Users\kidong.lee\Desktop\From%20D%20Drive\ZZZ_D\LTE\SA1\TSGS1_73_Okinawa\docs\docs\S1-160073.zip" TargetMode="External"/><Relationship Id="rId82" Type="http://schemas.openxmlformats.org/officeDocument/2006/relationships/hyperlink" Target="file:///C:\Users\kidong.lee\Desktop\From%20D%20Drive\ZZZ_D\LTE\SA1\TSGS1_73_Okinawa\Inbox\docs\S1-160346.zip" TargetMode="External"/><Relationship Id="rId90" Type="http://schemas.openxmlformats.org/officeDocument/2006/relationships/hyperlink" Target="file:///C:\Users\kidong.lee\Desktop\From%20D%20Drive\ZZZ_D\LTE\SA1\TSGS1_73_Okinawa\Inbox\docs\S1-160450.zip" TargetMode="External"/><Relationship Id="rId95" Type="http://schemas.openxmlformats.org/officeDocument/2006/relationships/hyperlink" Target="file:///C:\Users\kidong.lee\Desktop\From%20D%20Drive\ZZZ_D\LTE\SA1\TSGS1_73_Okinawa\docs\docs\S1-160022.zip" TargetMode="External"/><Relationship Id="rId19" Type="http://schemas.openxmlformats.org/officeDocument/2006/relationships/hyperlink" Target="file:///C:\Users\kidong.lee\Desktop\From%20D%20Drive\ZZZ_D\LTE\SA1\TSGS1_73_Okinawa\docs\docs\S1-160063.zip" TargetMode="External"/><Relationship Id="rId14" Type="http://schemas.openxmlformats.org/officeDocument/2006/relationships/hyperlink" Target="file:///C:\Users\kidong.lee\Desktop\From%20D%20Drive\ZZZ_D\LTE\SA1\TSGS1_73_Okinawa\docs\docs\S1-160019.zip" TargetMode="External"/><Relationship Id="rId22" Type="http://schemas.openxmlformats.org/officeDocument/2006/relationships/hyperlink" Target="file:///C:\Users\kidong.lee\Desktop\From%20D%20Drive\ZZZ_D\LTE\SA1\TSGS1_73_Okinawa\Inbox\docs\S1-160434.zip" TargetMode="External"/><Relationship Id="rId27" Type="http://schemas.openxmlformats.org/officeDocument/2006/relationships/hyperlink" Target="file:///C:\Users\kidong.lee\Desktop\From%20D%20Drive\ZZZ_D\LTE\SA1\TSGS1_73_Okinawa\Inbox\docs\S1-160436.zip" TargetMode="External"/><Relationship Id="rId30" Type="http://schemas.openxmlformats.org/officeDocument/2006/relationships/hyperlink" Target="file:///C:\Users\kidong.lee\Desktop\From%20D%20Drive\ZZZ_D\LTE\SA1\TSGS1_73_Okinawa\Inbox\docs\S1-160448.zip" TargetMode="External"/><Relationship Id="rId35" Type="http://schemas.openxmlformats.org/officeDocument/2006/relationships/hyperlink" Target="file:///C:\Users\kidong.lee\Desktop\From%20D%20Drive\ZZZ_D\LTE\SA1\TSGS1_73_Okinawa\Inbox\S1-160274.zip" TargetMode="External"/><Relationship Id="rId43" Type="http://schemas.openxmlformats.org/officeDocument/2006/relationships/hyperlink" Target="file:///C:\Users\kidong.lee\Desktop\From%20D%20Drive\ZZZ_D\LTE\SA1\TSGS1_73_Okinawa\docs\docs\S1-160079.zip" TargetMode="External"/><Relationship Id="rId48" Type="http://schemas.openxmlformats.org/officeDocument/2006/relationships/hyperlink" Target="file:///C:\Users\kidong.lee\Desktop\From%20D%20Drive\ZZZ_D\LTE\SA1\TSGS1_73_Okinawa\Inbox\docs\S1-160440.zip" TargetMode="External"/><Relationship Id="rId56" Type="http://schemas.openxmlformats.org/officeDocument/2006/relationships/hyperlink" Target="file:///C:\Users\kidong.lee\Desktop\From%20D%20Drive\ZZZ_D\LTE\SA1\TSGS1_73_Okinawa\docs\docs\S1-160061.zip" TargetMode="External"/><Relationship Id="rId64" Type="http://schemas.openxmlformats.org/officeDocument/2006/relationships/hyperlink" Target="file:///C:\Users\kidong.lee\Desktop\From%20D%20Drive\ZZZ_D\LTE\SA1\TSGS1_73_Okinawa\docs\docs\S1-160041.zip" TargetMode="External"/><Relationship Id="rId69" Type="http://schemas.openxmlformats.org/officeDocument/2006/relationships/hyperlink" Target="file:///C:\Users\kidong.lee\Desktop\From%20D%20Drive\ZZZ_D\LTE\SA1\TSGS1_73_Okinawa\docs\docs\S1-160029.zip" TargetMode="External"/><Relationship Id="rId77" Type="http://schemas.openxmlformats.org/officeDocument/2006/relationships/hyperlink" Target="file:///C:\Users\kidong.lee\Desktop\From%20D%20Drive\ZZZ_D\LTE\SA1\TSGS1_73_Okinawa\docs\docs\S1-160039.zip" TargetMode="External"/><Relationship Id="rId100" Type="http://schemas.openxmlformats.org/officeDocument/2006/relationships/hyperlink" Target="file:///C:\Users\kidong.lee\Desktop\From%20D%20Drive\ZZZ_D\LTE\SA1\TSGS1_73_Okinawa\Inbox\docs\S1-160454.zip" TargetMode="External"/><Relationship Id="rId105" Type="http://schemas.openxmlformats.org/officeDocument/2006/relationships/hyperlink" Target="file:///C:\Users\kidong.lee\Desktop\From%20D%20Drive\ZZZ_D\LTE\SA1\TSGS1_73_Okinawa\docs\docs\S1-160021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C:\Users\kidong.lee\Desktop\From%20D%20Drive\ZZZ_D\LTE\SA1\TSGS1_73_Okinawa\docs\docs\S1-160058.zip" TargetMode="External"/><Relationship Id="rId72" Type="http://schemas.openxmlformats.org/officeDocument/2006/relationships/hyperlink" Target="file:///C:\Users\kidong.lee\Desktop\From%20D%20Drive\ZZZ_D\LTE\SA1\TSGS1_73_Okinawa\docs\docs\S1-160035.zip" TargetMode="External"/><Relationship Id="rId80" Type="http://schemas.openxmlformats.org/officeDocument/2006/relationships/hyperlink" Target="file:///C:\Users\kidong.lee\Desktop\From%20D%20Drive\ZZZ_D\LTE\SA1\TSGS1_73_Okinawa\Inbox\docs\S1-160347.zip" TargetMode="External"/><Relationship Id="rId85" Type="http://schemas.openxmlformats.org/officeDocument/2006/relationships/hyperlink" Target="file:///C:\Users\kidong.lee\Desktop\From%20D%20Drive\ZZZ_D\LTE\SA1\TSGS1_73_Okinawa\Inbox\docs\S1-160443.zip" TargetMode="External"/><Relationship Id="rId93" Type="http://schemas.openxmlformats.org/officeDocument/2006/relationships/hyperlink" Target="file:///C:\Users\kidong.lee\Desktop\From%20D%20Drive\ZZZ_D\LTE\SA1\TSGS1_73_Okinawa\docs\docs\S1-160210.zip" TargetMode="External"/><Relationship Id="rId98" Type="http://schemas.openxmlformats.org/officeDocument/2006/relationships/hyperlink" Target="file:///C:\Users\kidong.lee\Desktop\From%20D%20Drive\ZZZ_D\LTE\SA1\TSGS1_73_Okinawa\docs\docs\S1-160122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kidong.lee\Desktop\From%20D%20Drive\ZZZ_D\LTE\SA1\TSGS1_73_Okinawa\Inbox\docs\S1-160465.zip" TargetMode="External"/><Relationship Id="rId17" Type="http://schemas.openxmlformats.org/officeDocument/2006/relationships/hyperlink" Target="file:///C:\Users\kidong.lee\Desktop\From%20D%20Drive\ZZZ_D\LTE\SA1\TSGS1_73_Okinawa\docs\docs\S1-160076.zip" TargetMode="External"/><Relationship Id="rId25" Type="http://schemas.openxmlformats.org/officeDocument/2006/relationships/hyperlink" Target="file:///C:\Users\kidong.lee\Desktop\From%20D%20Drive\ZZZ_D\LTE\SA1\TSGS1_73_Okinawa\Inbox\docs\S1-160468.zip" TargetMode="External"/><Relationship Id="rId33" Type="http://schemas.openxmlformats.org/officeDocument/2006/relationships/hyperlink" Target="file:///C:\Users\kidong.lee\Desktop\From%20D%20Drive\ZZZ_D\LTE\SA1\TSGS1_73_Okinawa\Inbox\docs\S1-160448.zip" TargetMode="External"/><Relationship Id="rId38" Type="http://schemas.openxmlformats.org/officeDocument/2006/relationships/hyperlink" Target="file:///C:\Users\kidong.lee\Desktop\From%20D%20Drive\ZZZ_D\LTE\SA1\TSGS1_73_Okinawa\Inbox\S1-160255.zip" TargetMode="External"/><Relationship Id="rId46" Type="http://schemas.openxmlformats.org/officeDocument/2006/relationships/hyperlink" Target="file:///C:\Users\kidong.lee\Desktop\From%20D%20Drive\ZZZ_D\LTE\SA1\TSGS1_73_Okinawa\Inbox\docs\S1-160439.zip" TargetMode="External"/><Relationship Id="rId59" Type="http://schemas.openxmlformats.org/officeDocument/2006/relationships/hyperlink" Target="file:///C:\Users\kidong.lee\Desktop\From%20D%20Drive\ZZZ_D\LTE\SA1\TSGS1_73_Okinawa\docs\docs\S1-160040.zip" TargetMode="External"/><Relationship Id="rId67" Type="http://schemas.openxmlformats.org/officeDocument/2006/relationships/hyperlink" Target="file:///C:\Users\kidong.lee\Desktop\From%20D%20Drive\ZZZ_D\LTE\SA1\TSGS1_73_Okinawa\docs\docs\S1-160127.zip" TargetMode="External"/><Relationship Id="rId103" Type="http://schemas.openxmlformats.org/officeDocument/2006/relationships/hyperlink" Target="file:///C:\Users\kidong.lee\Desktop\From%20D%20Drive\ZZZ_D\LTE\SA1\TSGS1_73_Okinawa\docs\docs\S1-160024.zip" TargetMode="External"/><Relationship Id="rId108" Type="http://schemas.openxmlformats.org/officeDocument/2006/relationships/hyperlink" Target="file:///C:\Users\kidong.lee\Desktop\From%20D%20Drive\ZZZ_D\LTE\SA1\TSGS1_73_Okinawa\docs\docs\S1-160025.zip" TargetMode="External"/><Relationship Id="rId20" Type="http://schemas.openxmlformats.org/officeDocument/2006/relationships/hyperlink" Target="file:///C:\Users\kidong.lee\Desktop\From%20D%20Drive\ZZZ_D\LTE\SA1\TSGS1_73_Okinawa\Inbox\docs\S1-160433.zip" TargetMode="External"/><Relationship Id="rId41" Type="http://schemas.openxmlformats.org/officeDocument/2006/relationships/hyperlink" Target="file:///C:\Users\kidong.lee\Desktop\From%20D%20Drive\ZZZ_D\LTE\SA1\TSGS1_73_Okinawa\docs\docs\S1-160056.zip" TargetMode="External"/><Relationship Id="rId54" Type="http://schemas.openxmlformats.org/officeDocument/2006/relationships/hyperlink" Target="file:///C:\Users\kidong.lee\Desktop\From%20D%20Drive\ZZZ_D\LTE\SA1\TSGS1_73_Okinawa\Inbox\docs\S1-160442.zip" TargetMode="External"/><Relationship Id="rId62" Type="http://schemas.openxmlformats.org/officeDocument/2006/relationships/hyperlink" Target="file:///C:\Users\kidong.lee\Desktop\From%20D%20Drive\ZZZ_D\LTE\SA1\TSGS1_73_Okinawa\Inbox\docs\S1-160343.zip" TargetMode="External"/><Relationship Id="rId70" Type="http://schemas.openxmlformats.org/officeDocument/2006/relationships/hyperlink" Target="file:///C:\Users\kidong.lee\Desktop\From%20D%20Drive\ZZZ_D\LTE\SA1\TSGS1_73_Okinawa\docs\docs\S1-160030.zip" TargetMode="External"/><Relationship Id="rId75" Type="http://schemas.openxmlformats.org/officeDocument/2006/relationships/hyperlink" Target="file:///C:\Users\kidong.lee\Desktop\From%20D%20Drive\ZZZ_D\LTE\SA1\TSGS1_73_Okinawa\docs\docs\S1-160037.zip" TargetMode="External"/><Relationship Id="rId83" Type="http://schemas.openxmlformats.org/officeDocument/2006/relationships/hyperlink" Target="file:///C:\Users\kidong.lee\Desktop\From%20D%20Drive\ZZZ_D\LTE\SA1\TSGS1_73_Okinawa\docs\docs\S1-160032.zip" TargetMode="External"/><Relationship Id="rId88" Type="http://schemas.openxmlformats.org/officeDocument/2006/relationships/hyperlink" Target="file:///C:\Users\kidong.lee\Desktop\From%20D%20Drive\ZZZ_D\LTE\SA1\TSGS1_73_Okinawa\docs\docs\S1-160140.zip" TargetMode="External"/><Relationship Id="rId91" Type="http://schemas.openxmlformats.org/officeDocument/2006/relationships/hyperlink" Target="file:///C:\Users\kidong.lee\Desktop\From%20D%20Drive\ZZZ_D\LTE\SA1\TSGS1_73_Okinawa\docs\docs\S1-160077.zip" TargetMode="External"/><Relationship Id="rId96" Type="http://schemas.openxmlformats.org/officeDocument/2006/relationships/hyperlink" Target="file:///C:\Users\kidong.lee\Desktop\From%20D%20Drive\ZZZ_D\LTE\SA1\TSGS1_73_Okinawa\docs\docs\S1-160023.zip" TargetMode="External"/><Relationship Id="rId11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file:///C:\Users\kidong.lee\Desktop\From%20D%20Drive\ZZZ_D\LTE\SA1\TSGS1_73_Okinawa\Inbox\docs\S1-160431.zip" TargetMode="External"/><Relationship Id="rId23" Type="http://schemas.openxmlformats.org/officeDocument/2006/relationships/hyperlink" Target="file:///C:\Users\kidong.lee\Desktop\From%20D%20Drive\ZZZ_D\LTE\SA1\TSGS1_73_Okinawa\docs\docs\S1-160018.zip" TargetMode="External"/><Relationship Id="rId28" Type="http://schemas.openxmlformats.org/officeDocument/2006/relationships/hyperlink" Target="file:///C:\Users\kidong.lee\Desktop\From%20D%20Drive\ZZZ_D\LTE\SA1\TSGS1_73_Okinawa\docs\docs\S1-160124.zip" TargetMode="External"/><Relationship Id="rId36" Type="http://schemas.openxmlformats.org/officeDocument/2006/relationships/hyperlink" Target="file:///C:\Users\kidong.lee\Desktop\From%20D%20Drive\ZZZ_D\LTE\SA1\TSGS1_73_Okinawa\Inbox\S1-160275.zip" TargetMode="External"/><Relationship Id="rId49" Type="http://schemas.openxmlformats.org/officeDocument/2006/relationships/hyperlink" Target="file:///C:\Users\kidong.lee\Desktop\From%20D%20Drive\ZZZ_D\LTE\SA1\TSGS1_73_Okinawa\docs\docs\S1-160126.zip" TargetMode="External"/><Relationship Id="rId57" Type="http://schemas.openxmlformats.org/officeDocument/2006/relationships/hyperlink" Target="file:///C:\Users\kidong.lee\Desktop\From%20D%20Drive\ZZZ_D\LTE\SA1\TSGS1_73_Okinawa\docs\docs\S1-160038.zip" TargetMode="External"/><Relationship Id="rId106" Type="http://schemas.openxmlformats.org/officeDocument/2006/relationships/hyperlink" Target="file:///C:\Users\kidong.lee\Desktop\From%20D%20Drive\ZZZ_D\LTE\SA1\TSGS1_73_Okinawa\Inbox\docs\S1-160341.zip" TargetMode="External"/><Relationship Id="rId10" Type="http://schemas.openxmlformats.org/officeDocument/2006/relationships/hyperlink" Target="file:///C:\Users\kidong.lee\Desktop\From%20D%20Drive\ZZZ_D\LTE\SA1\TSGS1_73_Okinawa\docs\docs\S1-160062.zip" TargetMode="External"/><Relationship Id="rId31" Type="http://schemas.openxmlformats.org/officeDocument/2006/relationships/hyperlink" Target="file:///C:\Users\kidong.lee\Desktop\From%20D%20Drive\ZZZ_D\LTE\SA1\TSGS1_73_Okinawa\Inbox\docs\S1-160458.zip" TargetMode="External"/><Relationship Id="rId44" Type="http://schemas.openxmlformats.org/officeDocument/2006/relationships/hyperlink" Target="file:///C:\Users\kidong.lee\Desktop\From%20D%20Drive\ZZZ_D\LTE\SA1\TSGS1_73_Okinawa\Inbox\docs\S1-160438.zip" TargetMode="External"/><Relationship Id="rId52" Type="http://schemas.openxmlformats.org/officeDocument/2006/relationships/hyperlink" Target="file:///C:\Users\kidong.lee\Desktop\From%20D%20Drive\ZZZ_D\LTE\SA1\TSGS1_73_Okinawa\Inbox\docs\S1-160441.zip" TargetMode="External"/><Relationship Id="rId60" Type="http://schemas.openxmlformats.org/officeDocument/2006/relationships/hyperlink" Target="file:///C:\Users\kidong.lee\Desktop\From%20D%20Drive\ZZZ_D\LTE\SA1\TSGS1_73_Okinawa\Inbox\docs\S1-160445.zip" TargetMode="External"/><Relationship Id="rId65" Type="http://schemas.openxmlformats.org/officeDocument/2006/relationships/hyperlink" Target="file:///C:\Users\kidong.lee\Desktop\From%20D%20Drive\ZZZ_D\LTE\SA1\TSGS1_73_Okinawa\Inbox\docs\S1-160348.zip" TargetMode="External"/><Relationship Id="rId73" Type="http://schemas.openxmlformats.org/officeDocument/2006/relationships/hyperlink" Target="file:///C:\Users\kidong.lee\Desktop\From%20D%20Drive\ZZZ_D\LTE\SA1\TSGS1_73_Okinawa\Inbox\docs\S1-160447.zip" TargetMode="External"/><Relationship Id="rId78" Type="http://schemas.openxmlformats.org/officeDocument/2006/relationships/hyperlink" Target="file:///C:\Users\kidong.lee\Desktop\From%20D%20Drive\ZZZ_D\LTE\SA1\TSGS1_73_Okinawa\Inbox\docs\S1-160461.zip" TargetMode="External"/><Relationship Id="rId81" Type="http://schemas.openxmlformats.org/officeDocument/2006/relationships/hyperlink" Target="file:///C:\Users\kidong.lee\Desktop\From%20D%20Drive\ZZZ_D\LTE\SA1\TSGS1_73_Okinawa\docs\docs\S1-160125.zip" TargetMode="External"/><Relationship Id="rId86" Type="http://schemas.openxmlformats.org/officeDocument/2006/relationships/hyperlink" Target="file:///C:\Users\kidong.lee\Desktop\From%20D%20Drive\ZZZ_D\LTE\SA1\TSGS1_73_Okinawa\docs\docs\S1-160031.zip" TargetMode="External"/><Relationship Id="rId94" Type="http://schemas.openxmlformats.org/officeDocument/2006/relationships/hyperlink" Target="file:///C:\Users\kidong.lee\Desktop\From%20D%20Drive\ZZZ_D\LTE\SA1\TSGS1_73_Okinawa\Inbox\docs\S1-160452.zip" TargetMode="External"/><Relationship Id="rId99" Type="http://schemas.openxmlformats.org/officeDocument/2006/relationships/hyperlink" Target="file:///C:\Users\kidong.lee\Desktop\From%20D%20Drive\ZZZ_D\LTE\SA1\TSGS1_73_Okinawa\docs\docs\S1-160027.zip" TargetMode="External"/><Relationship Id="rId101" Type="http://schemas.openxmlformats.org/officeDocument/2006/relationships/hyperlink" Target="file:///C:\Users\kidong.lee\Desktop\From%20D%20Drive\ZZZ_D\LTE\SA1\TSGS1_73_Okinawa\docs\docs\S1-160020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kidong.lee\Desktop\From%20D%20Drive\ZZZ_D\LTE\SA1\TSGS1_73_Okinawa\docs\docs\S1-160013.zip" TargetMode="External"/><Relationship Id="rId13" Type="http://schemas.openxmlformats.org/officeDocument/2006/relationships/hyperlink" Target="file:///C:\Users\kidong.lee\Desktop\From%20D%20Drive\ZZZ_D\LTE\SA1\TSGS1_73_Okinawa\Inbox\docs\S1-160465.zip" TargetMode="External"/><Relationship Id="rId18" Type="http://schemas.openxmlformats.org/officeDocument/2006/relationships/hyperlink" Target="file:///C:\Users\kidong.lee\Desktop\From%20D%20Drive\ZZZ_D\LTE\SA1\TSGS1_73_Okinawa\Inbox\docs\S1-160432.zip" TargetMode="External"/><Relationship Id="rId39" Type="http://schemas.openxmlformats.org/officeDocument/2006/relationships/hyperlink" Target="file:///C:\Users\kidong.lee\Desktop\From%20D%20Drive\ZZZ_D\LTE\SA1\TSGS1_73_Okinawa\docs\docs\S1-160012.zip" TargetMode="External"/><Relationship Id="rId109" Type="http://schemas.openxmlformats.org/officeDocument/2006/relationships/hyperlink" Target="file:///C:\Users\kidong.lee\Desktop\From%20D%20Drive\ZZZ_D\LTE\SA1\TSGS1_73_Okinawa\Inbox\docs\S1-160342.zip" TargetMode="External"/><Relationship Id="rId34" Type="http://schemas.openxmlformats.org/officeDocument/2006/relationships/hyperlink" Target="file:///C:\Users\kidong.lee\Desktop\From%20D%20Drive\ZZZ_D\LTE\SA1\TSGS1_73_Okinawa\Inbox\docs\S1-160455.zip" TargetMode="External"/><Relationship Id="rId50" Type="http://schemas.openxmlformats.org/officeDocument/2006/relationships/hyperlink" Target="file:///C:\Users\kidong.lee\Desktop\From%20D%20Drive\ZZZ_D\LTE\SA1\TSGS1_73_Okinawa\docs\docs\S1-160057.zip" TargetMode="External"/><Relationship Id="rId55" Type="http://schemas.openxmlformats.org/officeDocument/2006/relationships/hyperlink" Target="file:///C:\Users\kidong.lee\Desktop\From%20D%20Drive\ZZZ_D\LTE\SA1\TSGS1_73_Okinawa\docs\docs\S1-160060.zip" TargetMode="External"/><Relationship Id="rId76" Type="http://schemas.openxmlformats.org/officeDocument/2006/relationships/hyperlink" Target="file:///C:\Users\kidong.lee\Desktop\From%20D%20Drive\ZZZ_D\LTE\SA1\TSGS1_73_Okinawa\Inbox\docs\S1-160460.zip" TargetMode="External"/><Relationship Id="rId97" Type="http://schemas.openxmlformats.org/officeDocument/2006/relationships/hyperlink" Target="file:///C:\Users\kidong.lee\Desktop\From%20D%20Drive\ZZZ_D\LTE\SA1\TSGS1_73_Okinawa\Inbox\docs\S1-160453.zip" TargetMode="External"/><Relationship Id="rId104" Type="http://schemas.openxmlformats.org/officeDocument/2006/relationships/hyperlink" Target="file:///C:\Users\kidong.lee\Desktop\From%20D%20Drive\ZZZ_D\LTE\SA1\TSGS1_73_Okinawa\Inbox\docs\S1-160340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file:///C:\Users\kidong.lee\Desktop\From%20D%20Drive\ZZZ_D\LTE\SA1\TSGS1_73_Okinawa\Inbox\docs\S1-160349.zip" TargetMode="External"/><Relationship Id="rId92" Type="http://schemas.openxmlformats.org/officeDocument/2006/relationships/hyperlink" Target="file:///C:\Users\kidong.lee\Desktop\From%20D%20Drive\ZZZ_D\LTE\SA1\TSGS1_73_Okinawa\Inbox\docs\S1-16045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C623A-FB5E-4558-B95B-2024939C7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</TotalTime>
  <Pages>12</Pages>
  <Words>4915</Words>
  <Characters>28016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32866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KDLee</cp:lastModifiedBy>
  <cp:revision>3</cp:revision>
  <dcterms:created xsi:type="dcterms:W3CDTF">2016-02-03T16:22:00Z</dcterms:created>
  <dcterms:modified xsi:type="dcterms:W3CDTF">2016-02-03T16:31:00Z</dcterms:modified>
</cp:coreProperties>
</file>